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dec="http://schemas.microsoft.com/office/drawing/2017/decorative" mc:Ignorable="w14 w15 w16se w16cid w16 w16cex w16sdtdh wp14">
  <w:body>
    <w:p w:rsidRPr="0066088E" w:rsidR="009B69D8" w:rsidRDefault="006278A7" w14:paraId="323E725C" w14:textId="51EEC45F">
      <w:pPr>
        <w:pStyle w:val="GraphicAnchor"/>
      </w:pPr>
      <w:r w:rsidRPr="0066088E">
        <w:rPr>
          <w:noProof/>
        </w:rPr>
        <w:drawing>
          <wp:anchor distT="0" distB="0" distL="114300" distR="114300" simplePos="0" relativeHeight="251658243" behindDoc="1" locked="0" layoutInCell="1" allowOverlap="1" wp14:anchorId="5F6C915C" wp14:editId="16A2051D">
            <wp:simplePos x="0" y="0"/>
            <wp:positionH relativeFrom="margin">
              <wp:align>left</wp:align>
            </wp:positionH>
            <wp:positionV relativeFrom="paragraph">
              <wp:posOffset>6825</wp:posOffset>
            </wp:positionV>
            <wp:extent cx="3246217" cy="1842448"/>
            <wp:effectExtent l="0" t="0" r="0" b="5715"/>
            <wp:wrapNone/>
            <wp:docPr id="1416518641" name="Picture 1416518641" descr="Text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518641" name="Picture 2" descr="Text  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330" cy="18521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6088E">
        <w:rPr>
          <w:noProof/>
        </w:rPr>
        <mc:AlternateContent>
          <mc:Choice Requires="wps">
            <w:drawing>
              <wp:anchor distT="0" distB="0" distL="114300" distR="114300" simplePos="0" relativeHeight="251658241" behindDoc="1" locked="0" layoutInCell="1" allowOverlap="1" wp14:anchorId="50517BE1" wp14:editId="141512B8">
                <wp:simplePos x="0" y="0"/>
                <wp:positionH relativeFrom="column">
                  <wp:posOffset>-466090</wp:posOffset>
                </wp:positionH>
                <wp:positionV relativeFrom="paragraph">
                  <wp:posOffset>2509520</wp:posOffset>
                </wp:positionV>
                <wp:extent cx="5735320" cy="6426200"/>
                <wp:effectExtent l="0" t="0" r="0" b="0"/>
                <wp:wrapNone/>
                <wp:docPr id="2" name="Freeform: Shap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532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50000"/>
                          </a:schemeClr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</wp:anchor>
            </w:drawing>
          </mc:Choice>
          <mc:Fallback xmlns:arto="http://schemas.microsoft.com/office/word/2006/arto">
            <w:pict w14:anchorId="2634EDA7">
              <v:shape id="Freeform: Shape 2" style="position:absolute;margin-left:-36.7pt;margin-top:197.6pt;width:451.6pt;height:506pt;z-index:-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lt="&quot;&quot;" coordsize="21600,21600" o:spid="_x0000_s1026" fillcolor="#7f3c00 [1605]" stroked="f" strokeweight="1pt" path="m,l21600,14168r,7432l,21600,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" w14:anchorId="32A10496">
                <v:stroke miterlimit="4" joinstyle="miter"/>
                <v:path arrowok="t" o:connecttype="custom" o:connectlocs="2867660,3213100;2867660,3213100;2867660,3213100;2867660,3213100" o:connectangles="0,90,180,270" o:extrusionok="f"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Pr="0066088E" w:rsidR="009B69D8" w14:paraId="02CB9927" w14:textId="77777777">
        <w:trPr>
          <w:trHeight w:val="2341"/>
        </w:trPr>
        <w:tc>
          <w:tcPr>
            <w:tcW w:w="9350" w:type="dxa"/>
            <w:gridSpan w:val="2"/>
            <w:vAlign w:val="center"/>
          </w:tcPr>
          <w:p w:rsidRPr="0066088E" w:rsidR="009B69D8" w:rsidRDefault="009B69D8" w14:paraId="0A305CD5" w14:textId="77777777">
            <w:pPr>
              <w:rPr>
                <w:sz w:val="44"/>
                <w:szCs w:val="44"/>
              </w:rPr>
            </w:pPr>
          </w:p>
          <w:p w:rsidRPr="0066088E" w:rsidR="009B69D8" w:rsidRDefault="009B69D8" w14:paraId="71E3836B" w14:textId="77777777">
            <w:pPr>
              <w:rPr>
                <w:sz w:val="44"/>
                <w:szCs w:val="44"/>
              </w:rPr>
            </w:pPr>
          </w:p>
          <w:p w:rsidRPr="0066088E" w:rsidR="009B69D8" w:rsidRDefault="009B69D8" w14:paraId="6153ECCA" w14:textId="77777777">
            <w:pPr>
              <w:rPr>
                <w:sz w:val="44"/>
                <w:szCs w:val="44"/>
              </w:rPr>
            </w:pPr>
          </w:p>
          <w:p w:rsidRPr="0066088E" w:rsidR="009B69D8" w:rsidRDefault="009B69D8" w14:paraId="5784E855" w14:textId="77777777">
            <w:pPr>
              <w:rPr>
                <w:sz w:val="44"/>
                <w:szCs w:val="44"/>
              </w:rPr>
            </w:pPr>
          </w:p>
          <w:p w:rsidRPr="0066088E" w:rsidR="009B69D8" w:rsidRDefault="009B69D8" w14:paraId="20B60ADE" w14:textId="5E066356"/>
        </w:tc>
      </w:tr>
      <w:tr w:rsidRPr="0066088E" w:rsidR="009B69D8" w14:paraId="52104297" w14:textId="77777777">
        <w:trPr>
          <w:trHeight w:val="8895"/>
        </w:trPr>
        <w:tc>
          <w:tcPr>
            <w:tcW w:w="4675" w:type="dxa"/>
            <w:vAlign w:val="center"/>
          </w:tcPr>
          <w:p w:rsidRPr="0066088E" w:rsidR="009B69D8" w:rsidRDefault="006278A7" w14:paraId="57BF30FA" w14:textId="4A67C6CF">
            <w:r w:rsidRPr="0066088E">
              <w:rPr>
                <w:noProof/>
              </w:rPr>
              <w:drawing>
                <wp:anchor distT="0" distB="0" distL="114300" distR="114300" simplePos="0" relativeHeight="251658242" behindDoc="0" locked="0" layoutInCell="1" allowOverlap="1" wp14:anchorId="1294985A" wp14:editId="75BDD424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1091565</wp:posOffset>
                  </wp:positionV>
                  <wp:extent cx="1186815" cy="1656715"/>
                  <wp:effectExtent l="0" t="0" r="0" b="635"/>
                  <wp:wrapNone/>
                  <wp:docPr id="2088156454" name="Picture 2088156454" descr="Logo  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8156454" name="Picture 1" descr="Logo  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815" cy="165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:rsidRPr="0066088E" w:rsidR="009B69D8" w:rsidRDefault="006278A7" w14:paraId="5CC6CF6C" w14:textId="4FF059DC">
            <w:bookmarkStart w:name="_Hlk132980758" w:id="0"/>
            <w:bookmarkEnd w:id="0"/>
            <w:r w:rsidRPr="0066088E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656C353E" wp14:editId="2176925E">
                  <wp:simplePos x="0" y="0"/>
                  <wp:positionH relativeFrom="margin">
                    <wp:posOffset>-10133160</wp:posOffset>
                  </wp:positionH>
                  <wp:positionV relativeFrom="page">
                    <wp:posOffset>-2251027</wp:posOffset>
                  </wp:positionV>
                  <wp:extent cx="18055988" cy="12037325"/>
                  <wp:effectExtent l="0" t="0" r="3810" b="2540"/>
                  <wp:wrapNone/>
                  <wp:docPr id="4" name="Picture 4" descr="Stick figure families holding hands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Stick figure families holding hands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5988" cy="1203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Pr="0066088E" w:rsidR="009B69D8" w14:paraId="052F2354" w14:textId="77777777">
        <w:trPr>
          <w:trHeight w:val="2718"/>
        </w:trPr>
        <w:tc>
          <w:tcPr>
            <w:tcW w:w="4675" w:type="dxa"/>
          </w:tcPr>
          <w:p w:rsidRPr="00796571" w:rsidR="009B69D8" w:rsidRDefault="006278A7" w14:paraId="7D2CECCA" w14:textId="77777777">
            <w:pPr>
              <w:pStyle w:val="Heading2"/>
              <w:rPr>
                <w:color w:val="FFFFFF" w:themeColor="background1"/>
                <w:sz w:val="40"/>
                <w:szCs w:val="40"/>
              </w:rPr>
            </w:pPr>
            <w:r w:rsidRPr="00796571">
              <w:rPr>
                <w:color w:val="FFFFFF" w:themeColor="background1"/>
                <w:sz w:val="40"/>
                <w:szCs w:val="40"/>
              </w:rPr>
              <w:t>Исследование GRIDD:</w:t>
            </w:r>
          </w:p>
          <w:p w:rsidRPr="00796571" w:rsidR="009B69D8" w:rsidRDefault="006278A7" w14:paraId="0E75AECF" w14:textId="77777777">
            <w:pPr>
              <w:pStyle w:val="Heading2"/>
              <w:rPr>
                <w:color w:val="FFFFFF" w:themeColor="background1"/>
                <w:sz w:val="40"/>
                <w:szCs w:val="40"/>
              </w:rPr>
            </w:pPr>
            <w:r w:rsidRPr="00796571">
              <w:rPr>
                <w:color w:val="FFFFFF" w:themeColor="background1"/>
                <w:sz w:val="40"/>
                <w:szCs w:val="40"/>
              </w:rPr>
              <w:t>тематический инструментарий для организаций пациентов</w:t>
            </w:r>
          </w:p>
          <w:p w:rsidRPr="00796571" w:rsidR="009B69D8" w:rsidRDefault="009B69D8" w14:paraId="07CC36A6" w14:textId="77777777">
            <w:pPr>
              <w:rPr>
                <w:sz w:val="20"/>
                <w:szCs w:val="20"/>
              </w:rPr>
            </w:pPr>
          </w:p>
          <w:p w:rsidRPr="0066088E" w:rsidR="009B69D8" w:rsidRDefault="006278A7" w14:paraId="2605819D" w14:textId="26F7B74A">
            <w:r w:rsidRPr="00796571">
              <w:rPr>
                <w:color w:val="FFFFFF" w:themeColor="background1"/>
                <w:sz w:val="22"/>
                <w:szCs w:val="22"/>
              </w:rPr>
              <w:t>Июнь 2023 г.</w:t>
            </w:r>
          </w:p>
        </w:tc>
        <w:tc>
          <w:tcPr>
            <w:tcW w:w="4675" w:type="dxa"/>
          </w:tcPr>
          <w:p w:rsidRPr="0066088E" w:rsidR="009B69D8" w:rsidRDefault="009B69D8" w14:paraId="3C4A3063" w14:textId="77777777"/>
        </w:tc>
      </w:tr>
    </w:tbl>
    <w:p w:rsidRPr="0066088E" w:rsidR="009B69D8" w:rsidRDefault="009B69D8" w14:paraId="7C6B0D6D" w14:textId="3C4CE99C"/>
    <w:p w:rsidRPr="0066088E" w:rsidR="009B69D8" w:rsidRDefault="006278A7" w14:paraId="2E588B22" w14:textId="77777777">
      <w:pPr>
        <w:pStyle w:val="Heading3"/>
      </w:pPr>
      <w:r w:rsidRPr="0066088E">
        <w:t xml:space="preserve">Оглавление </w:t>
      </w:r>
    </w:p>
    <w:p w:rsidRPr="0066088E" w:rsidR="009B69D8" w:rsidRDefault="009B69D8" w14:paraId="0D146B3E" w14:textId="77777777">
      <w:pPr>
        <w:pStyle w:val="Heading3"/>
      </w:pPr>
    </w:p>
    <w:p w:rsidRPr="0066088E" w:rsidR="009B69D8" w:rsidRDefault="009B69D8" w14:paraId="61B6E6D4" w14:textId="7EBD69F9">
      <w:pPr>
        <w:pStyle w:val="Heading3"/>
      </w:pPr>
    </w:p>
    <w:p w:rsidRPr="0066088E" w:rsidR="009B69D8" w:rsidRDefault="002B7AD2" w14:paraId="5A2CE859" w14:textId="1622C9A6">
      <w:pPr>
        <w:pStyle w:val="Heading3"/>
        <w:jc w:val="left"/>
        <w:rPr>
          <w:noProof/>
        </w:rPr>
      </w:pPr>
      <w:r w:rsidRPr="0066088E">
        <w:rPr>
          <w:noProof/>
        </w:rPr>
        <w:drawing>
          <wp:anchor distT="0" distB="0" distL="114300" distR="114300" simplePos="0" relativeHeight="251658246" behindDoc="1" locked="0" layoutInCell="1" allowOverlap="1" wp14:anchorId="279F89C0" wp14:editId="40B6B129">
            <wp:simplePos x="0" y="0"/>
            <wp:positionH relativeFrom="column">
              <wp:posOffset>3933825</wp:posOffset>
            </wp:positionH>
            <wp:positionV relativeFrom="paragraph">
              <wp:posOffset>245110</wp:posOffset>
            </wp:positionV>
            <wp:extent cx="3022600" cy="2266950"/>
            <wp:effectExtent l="0" t="3175" r="3175" b="3175"/>
            <wp:wrapTight wrapText="bothSides">
              <wp:wrapPolygon edited="0">
                <wp:start x="-23" y="21570"/>
                <wp:lineTo x="21487" y="21570"/>
                <wp:lineTo x="21487" y="151"/>
                <wp:lineTo x="-23" y="151"/>
                <wp:lineTo x="-23" y="21570"/>
              </wp:wrapPolygon>
            </wp:wrapTight>
            <wp:docPr id="1293169044" name="Picture 1293169044" descr="A picture containing person, indoor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169044" name="Picture 1293169044" descr="A picture containing person, indoor  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226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66088E" w:rsidR="009B69D8" w:rsidRDefault="006278A7" w14:paraId="6315F225" w14:textId="72BEA091">
      <w:pPr>
        <w:pStyle w:val="Heading3"/>
        <w:jc w:val="left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>Введение</w:t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>стр. 3</w:t>
      </w:r>
    </w:p>
    <w:p w:rsidRPr="0066088E" w:rsidR="009B69D8" w:rsidRDefault="009B69D8" w14:paraId="5BF75D11" w14:textId="78FCC3BE">
      <w:pPr>
        <w:pStyle w:val="Heading3"/>
        <w:jc w:val="left"/>
        <w:rPr>
          <w:b w:val="0"/>
          <w:bCs/>
          <w:sz w:val="24"/>
        </w:rPr>
      </w:pPr>
    </w:p>
    <w:p w:rsidRPr="0066088E" w:rsidR="009B69D8" w:rsidRDefault="006278A7" w14:paraId="3BBA3708" w14:textId="4C1FFEAA">
      <w:pPr>
        <w:pStyle w:val="Heading3"/>
        <w:jc w:val="left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>О материалах</w:t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="002B7AD2">
        <w:rPr>
          <w:b w:val="0"/>
          <w:bCs/>
          <w:sz w:val="24"/>
          <w:lang w:val="en-US"/>
        </w:rPr>
        <w:t xml:space="preserve">            </w:t>
      </w:r>
      <w:r w:rsidRPr="0066088E">
        <w:rPr>
          <w:b w:val="0"/>
          <w:bCs/>
          <w:sz w:val="24"/>
        </w:rPr>
        <w:t>стр. 3</w:t>
      </w:r>
    </w:p>
    <w:p w:rsidRPr="0066088E" w:rsidR="009B69D8" w:rsidRDefault="009B69D8" w14:paraId="1EB94292" w14:textId="1DC12A77">
      <w:pPr>
        <w:pStyle w:val="Heading3"/>
        <w:jc w:val="left"/>
        <w:rPr>
          <w:b w:val="0"/>
          <w:bCs/>
          <w:sz w:val="24"/>
        </w:rPr>
      </w:pPr>
    </w:p>
    <w:p w:rsidRPr="0066088E" w:rsidR="009B69D8" w:rsidRDefault="006278A7" w14:paraId="443B9A0E" w14:textId="715E8C3C">
      <w:pPr>
        <w:pStyle w:val="Heading3"/>
        <w:jc w:val="left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 xml:space="preserve">Шаблон эл. письма пациентам </w:t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>стр. 4</w:t>
      </w:r>
    </w:p>
    <w:p w:rsidRPr="0066088E" w:rsidR="009B69D8" w:rsidRDefault="009B69D8" w14:paraId="3D91DBB6" w14:textId="77777777">
      <w:pPr>
        <w:pStyle w:val="Heading3"/>
        <w:jc w:val="left"/>
        <w:rPr>
          <w:b w:val="0"/>
          <w:bCs/>
          <w:sz w:val="24"/>
        </w:rPr>
      </w:pPr>
    </w:p>
    <w:p w:rsidRPr="0066088E" w:rsidR="009B69D8" w:rsidRDefault="006278A7" w14:paraId="1FA699AE" w14:textId="0FDADF2D">
      <w:pPr>
        <w:pStyle w:val="Heading3"/>
        <w:jc w:val="left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 xml:space="preserve">Информационная рассылка / публикация в блоге / содержимое веб-сайта </w:t>
      </w:r>
      <w:r w:rsidRPr="0066088E">
        <w:rPr>
          <w:b w:val="0"/>
          <w:bCs/>
          <w:sz w:val="24"/>
        </w:rPr>
        <w:tab/>
      </w:r>
      <w:r w:rsidR="002B7AD2">
        <w:rPr>
          <w:b w:val="0"/>
          <w:bCs/>
          <w:sz w:val="24"/>
        </w:rPr>
        <w:tab/>
      </w:r>
      <w:r w:rsidR="002B7AD2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>стр. 6</w:t>
      </w:r>
    </w:p>
    <w:p w:rsidRPr="0066088E" w:rsidR="009B69D8" w:rsidRDefault="009B69D8" w14:paraId="55626367" w14:textId="77777777">
      <w:pPr>
        <w:pStyle w:val="Heading3"/>
        <w:jc w:val="left"/>
        <w:rPr>
          <w:b w:val="0"/>
          <w:bCs/>
          <w:sz w:val="24"/>
        </w:rPr>
      </w:pPr>
    </w:p>
    <w:p w:rsidRPr="0066088E" w:rsidR="009B69D8" w:rsidRDefault="006278A7" w14:paraId="3A8C534A" w14:textId="413EEBA5">
      <w:pPr>
        <w:pStyle w:val="Heading3"/>
        <w:jc w:val="left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 xml:space="preserve">Публикации в социальных сетях </w:t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>стр. 8</w:t>
      </w:r>
    </w:p>
    <w:p w:rsidRPr="0066088E" w:rsidR="009B69D8" w:rsidRDefault="009B69D8" w14:paraId="346414CD" w14:textId="77777777">
      <w:pPr>
        <w:pStyle w:val="Heading3"/>
        <w:jc w:val="left"/>
        <w:rPr>
          <w:b w:val="0"/>
          <w:bCs/>
          <w:sz w:val="24"/>
        </w:rPr>
      </w:pPr>
    </w:p>
    <w:p w:rsidRPr="0066088E" w:rsidR="009B69D8" w:rsidRDefault="006278A7" w14:paraId="613BA064" w14:textId="25E2DD0E">
      <w:pPr>
        <w:pStyle w:val="Heading3"/>
        <w:jc w:val="left"/>
        <w:rPr>
          <w:sz w:val="24"/>
        </w:rPr>
      </w:pPr>
      <w:r w:rsidRPr="0066088E">
        <w:rPr>
          <w:b w:val="0"/>
          <w:bCs/>
          <w:sz w:val="24"/>
        </w:rPr>
        <w:t xml:space="preserve">Прямая ссылка на опрос </w:t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ab/>
      </w:r>
      <w:r w:rsidRPr="0066088E">
        <w:rPr>
          <w:b w:val="0"/>
          <w:bCs/>
          <w:sz w:val="24"/>
        </w:rPr>
        <w:t xml:space="preserve">См. ниже </w:t>
      </w:r>
    </w:p>
    <w:p w:rsidRPr="0066088E" w:rsidR="009B69D8" w:rsidRDefault="009B69D8" w14:paraId="47850275" w14:textId="77777777">
      <w:pPr>
        <w:pStyle w:val="Heading3"/>
        <w:rPr>
          <w:sz w:val="24"/>
        </w:rPr>
      </w:pPr>
    </w:p>
    <w:p w:rsidRPr="0066088E" w:rsidR="009B69D8" w:rsidRDefault="002B7AD2" w14:paraId="54BC0C15" w14:textId="7AD83F3D">
      <w:pPr>
        <w:pStyle w:val="Heading3"/>
        <w:rPr>
          <w:sz w:val="24"/>
        </w:rPr>
      </w:pPr>
      <w:r w:rsidRPr="0066088E">
        <w:rPr>
          <w:noProof/>
        </w:rPr>
        <w:drawing>
          <wp:anchor distT="0" distB="0" distL="114300" distR="114300" simplePos="0" relativeHeight="251658247" behindDoc="1" locked="0" layoutInCell="1" allowOverlap="1" wp14:anchorId="3CF1D076" wp14:editId="7981705F">
            <wp:simplePos x="0" y="0"/>
            <wp:positionH relativeFrom="column">
              <wp:posOffset>2527300</wp:posOffset>
            </wp:positionH>
            <wp:positionV relativeFrom="paragraph">
              <wp:posOffset>173355</wp:posOffset>
            </wp:positionV>
            <wp:extent cx="1028700" cy="1545899"/>
            <wp:effectExtent l="0" t="0" r="0" b="0"/>
            <wp:wrapNone/>
            <wp:docPr id="326536185" name="Picture 326536185" descr="Logo, company name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1813" name="Picture 3" descr="Logo, company name  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709" cy="15549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66088E" w:rsidR="009B69D8" w:rsidRDefault="009B69D8" w14:paraId="2B57D07A" w14:textId="4D27619A">
      <w:pPr>
        <w:pStyle w:val="Heading3"/>
        <w:rPr>
          <w:b w:val="0"/>
          <w:bCs/>
          <w:sz w:val="24"/>
        </w:rPr>
      </w:pPr>
    </w:p>
    <w:p w:rsidRPr="0066088E" w:rsidR="009B69D8" w:rsidRDefault="009B69D8" w14:paraId="2143FCD1" w14:textId="77777777">
      <w:pPr>
        <w:pStyle w:val="Heading3"/>
        <w:rPr>
          <w:b w:val="0"/>
          <w:bCs/>
          <w:sz w:val="24"/>
        </w:rPr>
      </w:pPr>
    </w:p>
    <w:p w:rsidRPr="0066088E" w:rsidR="009B69D8" w:rsidRDefault="009B69D8" w14:paraId="52E86D3D" w14:textId="520D7B4B">
      <w:pPr>
        <w:pStyle w:val="Heading3"/>
        <w:rPr>
          <w:b w:val="0"/>
          <w:bCs/>
          <w:sz w:val="24"/>
        </w:rPr>
      </w:pPr>
    </w:p>
    <w:p w:rsidRPr="0066088E" w:rsidR="009B69D8" w:rsidRDefault="009B69D8" w14:paraId="4AAD7E28" w14:textId="262BEA50">
      <w:pPr>
        <w:pStyle w:val="Heading3"/>
        <w:rPr>
          <w:b w:val="0"/>
          <w:bCs/>
          <w:sz w:val="24"/>
        </w:rPr>
      </w:pPr>
    </w:p>
    <w:p w:rsidRPr="0066088E" w:rsidR="009B69D8" w:rsidRDefault="009B69D8" w14:paraId="5474BADC" w14:textId="77777777"/>
    <w:p w:rsidRPr="0066088E" w:rsidR="009B69D8" w:rsidRDefault="009B69D8" w14:paraId="7694FBF1" w14:textId="77777777">
      <w:pPr>
        <w:pStyle w:val="Heading3"/>
        <w:rPr>
          <w:b w:val="0"/>
          <w:bCs/>
          <w:sz w:val="24"/>
        </w:rPr>
      </w:pPr>
    </w:p>
    <w:p w:rsidRPr="0066088E" w:rsidR="009B69D8" w:rsidRDefault="009B69D8" w14:paraId="205B7F1C" w14:textId="77777777">
      <w:pPr>
        <w:pStyle w:val="Heading3"/>
        <w:rPr>
          <w:b w:val="0"/>
          <w:bCs/>
          <w:sz w:val="24"/>
        </w:rPr>
      </w:pPr>
    </w:p>
    <w:p w:rsidRPr="0066088E" w:rsidR="009B69D8" w:rsidRDefault="009B69D8" w14:paraId="287EB2DE" w14:textId="77777777">
      <w:pPr>
        <w:pStyle w:val="Heading3"/>
        <w:rPr>
          <w:b w:val="0"/>
          <w:bCs/>
          <w:sz w:val="24"/>
        </w:rPr>
      </w:pPr>
    </w:p>
    <w:p w:rsidR="006D0E9E" w:rsidRDefault="006D0E9E" w14:paraId="02941945" w14:textId="77777777">
      <w:pPr>
        <w:pStyle w:val="Heading3"/>
        <w:rPr>
          <w:b w:val="0"/>
          <w:bCs/>
          <w:sz w:val="24"/>
        </w:rPr>
      </w:pPr>
    </w:p>
    <w:p w:rsidR="006D0E9E" w:rsidRDefault="006D0E9E" w14:paraId="6173EC46" w14:textId="77777777">
      <w:pPr>
        <w:pStyle w:val="Heading3"/>
        <w:rPr>
          <w:b w:val="0"/>
          <w:bCs/>
          <w:sz w:val="24"/>
        </w:rPr>
      </w:pPr>
    </w:p>
    <w:p w:rsidR="006D0E9E" w:rsidRDefault="006D0E9E" w14:paraId="17B008BD" w14:textId="77777777">
      <w:pPr>
        <w:pStyle w:val="Heading3"/>
        <w:rPr>
          <w:b w:val="0"/>
          <w:bCs/>
          <w:sz w:val="24"/>
        </w:rPr>
      </w:pPr>
    </w:p>
    <w:p w:rsidRPr="0066088E" w:rsidR="009B69D8" w:rsidRDefault="006278A7" w14:paraId="4D2869B4" w14:textId="390C37EA">
      <w:pPr>
        <w:pStyle w:val="Heading3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>Для получения дополнительной информации посетите веб-сайт</w:t>
      </w:r>
    </w:p>
    <w:p w:rsidRPr="0066088E" w:rsidR="009B69D8" w:rsidRDefault="00491732" w14:paraId="226C03B2" w14:textId="375F847A">
      <w:pPr>
        <w:pStyle w:val="Heading3"/>
        <w:rPr>
          <w:b w:val="0"/>
          <w:bCs/>
          <w:sz w:val="24"/>
        </w:rPr>
      </w:pPr>
      <w:hyperlink w:history="1" r:id="rId16">
        <w:r w:rsidRPr="0066088E" w:rsidR="006278A7">
          <w:rPr>
            <w:rStyle w:val="Hyperlink"/>
            <w:b w:val="0"/>
            <w:bCs/>
            <w:sz w:val="24"/>
          </w:rPr>
          <w:t>GlobalSkin.org/Research</w:t>
        </w:r>
      </w:hyperlink>
    </w:p>
    <w:p w:rsidRPr="0066088E" w:rsidR="009B69D8" w:rsidRDefault="006278A7" w14:paraId="24D68D52" w14:textId="77777777">
      <w:pPr>
        <w:pStyle w:val="Heading3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>или свяжитесь с нами по эл. почте</w:t>
      </w:r>
    </w:p>
    <w:p w:rsidRPr="0066088E" w:rsidR="009B69D8" w:rsidRDefault="00491732" w14:paraId="55F84B78" w14:textId="005F8722">
      <w:pPr>
        <w:pStyle w:val="Heading3"/>
        <w:rPr>
          <w:b w:val="0"/>
          <w:bCs/>
          <w:sz w:val="24"/>
        </w:rPr>
      </w:pPr>
      <w:hyperlink w:history="1" r:id="rId17">
        <w:r w:rsidRPr="0066088E" w:rsidR="006278A7">
          <w:rPr>
            <w:rStyle w:val="Hyperlink"/>
            <w:b w:val="0"/>
            <w:bCs/>
            <w:sz w:val="24"/>
          </w:rPr>
          <w:t>info@globalskin.org</w:t>
        </w:r>
      </w:hyperlink>
      <w:r w:rsidRPr="0066088E" w:rsidR="006278A7">
        <w:rPr>
          <w:b w:val="0"/>
          <w:bCs/>
          <w:sz w:val="24"/>
        </w:rPr>
        <w:t xml:space="preserve"> </w:t>
      </w:r>
    </w:p>
    <w:p w:rsidRPr="0066088E" w:rsidR="009B69D8" w:rsidRDefault="009B69D8" w14:paraId="31741BC7" w14:textId="77777777">
      <w:pPr>
        <w:pStyle w:val="Heading3"/>
        <w:rPr>
          <w:b w:val="0"/>
          <w:bCs/>
          <w:sz w:val="24"/>
        </w:rPr>
      </w:pPr>
    </w:p>
    <w:p w:rsidRPr="0066088E" w:rsidR="009B69D8" w:rsidRDefault="006278A7" w14:paraId="4E5A6B52" w14:textId="77777777">
      <w:pPr>
        <w:pStyle w:val="Heading3"/>
        <w:rPr>
          <w:b w:val="0"/>
          <w:bCs/>
          <w:sz w:val="24"/>
        </w:rPr>
      </w:pPr>
      <w:r w:rsidRPr="0066088E">
        <w:rPr>
          <w:b w:val="0"/>
          <w:bCs/>
          <w:sz w:val="24"/>
        </w:rPr>
        <w:t>Примите участие в опросе в рамках исследования GRIDD здесь:</w:t>
      </w:r>
    </w:p>
    <w:p w:rsidRPr="00BB55FA" w:rsidR="006D0E9E" w:rsidP="006D0E9E" w:rsidRDefault="006D0E9E" w14:paraId="5C70AE56" w14:textId="078BDD20">
      <w:pPr>
        <w:pStyle w:val="Heading3"/>
        <w:rPr>
          <w:b w:val="0"/>
          <w:bCs/>
          <w:sz w:val="24"/>
        </w:rPr>
      </w:pPr>
      <w:hyperlink w:history="1" r:id="rId18">
        <w:r w:rsidRPr="008A6E84">
          <w:rPr>
            <w:rStyle w:val="Hyperlink"/>
            <w:b w:val="0"/>
            <w:bCs/>
            <w:sz w:val="24"/>
          </w:rPr>
          <w:t>https://GlobalSkin.org/GRIDDStudy</w:t>
        </w:r>
      </w:hyperlink>
      <w:r>
        <w:rPr>
          <w:b w:val="0"/>
          <w:bCs/>
          <w:sz w:val="24"/>
        </w:rPr>
        <w:t xml:space="preserve"> </w:t>
      </w:r>
      <w:r>
        <w:rPr>
          <w:b w:val="0"/>
          <w:bCs/>
          <w:sz w:val="24"/>
        </w:rPr>
        <w:br/>
      </w:r>
    </w:p>
    <w:p w:rsidR="006D0E9E" w:rsidP="006D0E9E" w:rsidRDefault="006D0E9E" w14:paraId="69DCFCE5" w14:textId="77777777">
      <w:pPr>
        <w:pStyle w:val="Heading3"/>
        <w:rPr>
          <w:b w:val="0"/>
          <w:bCs/>
          <w:sz w:val="24"/>
        </w:rPr>
      </w:pPr>
      <w:r>
        <w:rPr>
          <w:b w:val="0"/>
          <w:noProof/>
          <w:sz w:val="24"/>
          <w:highlight w:val="yellow"/>
        </w:rPr>
        <w:drawing>
          <wp:anchor distT="0" distB="0" distL="114300" distR="114300" simplePos="0" relativeHeight="251658251" behindDoc="1" locked="0" layoutInCell="1" allowOverlap="1" wp14:anchorId="0BC26D94" wp14:editId="3CF26B2E">
            <wp:simplePos x="0" y="0"/>
            <wp:positionH relativeFrom="column">
              <wp:posOffset>2400300</wp:posOffset>
            </wp:positionH>
            <wp:positionV relativeFrom="paragraph">
              <wp:posOffset>109855</wp:posOffset>
            </wp:positionV>
            <wp:extent cx="1225550" cy="1221105"/>
            <wp:effectExtent l="0" t="0" r="0" b="0"/>
            <wp:wrapTight wrapText="bothSides">
              <wp:wrapPolygon edited="0">
                <wp:start x="0" y="0"/>
                <wp:lineTo x="0" y="21229"/>
                <wp:lineTo x="21152" y="21229"/>
                <wp:lineTo x="21152" y="0"/>
                <wp:lineTo x="0" y="0"/>
              </wp:wrapPolygon>
            </wp:wrapTight>
            <wp:docPr id="948396069" name="Picture 948396069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396069" name="Picture 1" descr="A qr cod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4" t="9778" r="10000" b="9778"/>
                    <a:stretch/>
                  </pic:blipFill>
                  <pic:spPr bwMode="auto">
                    <a:xfrm>
                      <a:off x="0" y="0"/>
                      <a:ext cx="1225550" cy="122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9E" w:rsidP="006D0E9E" w:rsidRDefault="006D0E9E" w14:paraId="1CC43EFE" w14:textId="77777777">
      <w:pPr>
        <w:pStyle w:val="Heading3"/>
        <w:jc w:val="left"/>
        <w:rPr>
          <w:rStyle w:val="CommentReference"/>
          <w:rFonts w:asciiTheme="minorHAnsi" w:hAnsiTheme="minorHAnsi"/>
          <w:b w:val="0"/>
          <w:color w:val="auto"/>
          <w:lang w:val="en-CA"/>
        </w:rPr>
      </w:pPr>
    </w:p>
    <w:p w:rsidR="006D0E9E" w:rsidP="006D0E9E" w:rsidRDefault="006D0E9E" w14:paraId="431E919D" w14:textId="77777777">
      <w:pPr>
        <w:rPr>
          <w:lang w:val="en-CA"/>
        </w:rPr>
      </w:pPr>
    </w:p>
    <w:p w:rsidRPr="0066088E" w:rsidR="009B69D8" w:rsidRDefault="006278A7" w14:paraId="35773639" w14:textId="4CDE6ABF">
      <w:pPr>
        <w:pStyle w:val="Heading3"/>
      </w:pPr>
      <w:r w:rsidRPr="0066088E">
        <w:rPr>
          <w:sz w:val="24"/>
        </w:rPr>
        <w:br w:type="page"/>
      </w:r>
    </w:p>
    <w:p w:rsidRPr="0066088E" w:rsidR="009B69D8" w:rsidRDefault="009B69D8" w14:paraId="35EF4D8A" w14:textId="77777777">
      <w:pPr>
        <w:pStyle w:val="Heading5"/>
        <w:rPr>
          <w:color w:val="803C00" w:themeColor="accent2" w:themeShade="80"/>
        </w:rPr>
      </w:pPr>
    </w:p>
    <w:p w:rsidRPr="0066088E" w:rsidR="009B69D8" w:rsidRDefault="006278A7" w14:paraId="6785A95E" w14:textId="4B077B46">
      <w:pPr>
        <w:pStyle w:val="Heading5"/>
        <w:rPr>
          <w:color w:val="803C00" w:themeColor="accent2" w:themeShade="80"/>
        </w:rPr>
      </w:pPr>
      <w:r w:rsidRPr="0066088E">
        <w:rPr>
          <w:color w:val="803C00" w:themeColor="accent2" w:themeShade="80"/>
          <w:sz w:val="32"/>
          <w:szCs w:val="32"/>
        </w:rPr>
        <w:t>Введение</w:t>
      </w:r>
    </w:p>
    <w:p w:rsidRPr="0066088E" w:rsidR="009B69D8" w:rsidRDefault="009B69D8" w14:paraId="77DB72BB" w14:textId="77777777">
      <w:pPr>
        <w:spacing w:line="276" w:lineRule="auto"/>
        <w:rPr>
          <w:rStyle w:val="normaltextrun"/>
          <w:rFonts w:ascii="Calibri" w:hAnsi="Calibri" w:cs="Calibri"/>
          <w:b/>
          <w:bCs/>
        </w:rPr>
      </w:pPr>
    </w:p>
    <w:p w:rsidRPr="00FA70BD" w:rsidR="009B69D8" w:rsidP="00FA70BD" w:rsidRDefault="006278A7" w14:paraId="13248BED" w14:textId="650CF18A">
      <w:pPr>
        <w:rPr>
          <w:rStyle w:val="normaltextrun"/>
          <w:rFonts w:ascii="Calibri" w:hAnsi="Calibri" w:cs="Calibri"/>
          <w:sz w:val="20"/>
          <w:szCs w:val="20"/>
        </w:rPr>
      </w:pPr>
      <w:r w:rsidRPr="00FA70BD">
        <w:rPr>
          <w:rStyle w:val="normaltextrun"/>
          <w:rFonts w:ascii="Calibri" w:hAnsi="Calibri" w:cs="Calibri"/>
          <w:b/>
          <w:bCs/>
          <w:sz w:val="20"/>
          <w:szCs w:val="20"/>
        </w:rPr>
        <w:t>Глобальное исследование влияния дерматологических заболеваний на качество жизни (от англ. Global Research on the Impact of Dermatological Diseases — GRIDD)</w:t>
      </w:r>
      <w:r w:rsidRPr="00FA70BD">
        <w:rPr>
          <w:rStyle w:val="normaltextrun"/>
          <w:rFonts w:ascii="Calibri" w:hAnsi="Calibri" w:cs="Calibri"/>
          <w:sz w:val="20"/>
          <w:szCs w:val="20"/>
        </w:rPr>
        <w:t xml:space="preserve"> — это первый в истории дерматологии глобальный проект исследования влияния дерматологических заболеваний на качество жизни пациентов. Целью исследования GRIDD является сбор предоставляемых пациентами глобальных данных о влиянии дерматологических заболеваний на качество жизни. </w:t>
      </w:r>
    </w:p>
    <w:p w:rsidRPr="00FA70BD" w:rsidR="009B69D8" w:rsidP="00FA70BD" w:rsidRDefault="009B69D8" w14:paraId="7C18C69B" w14:textId="77777777">
      <w:pPr>
        <w:rPr>
          <w:rStyle w:val="normaltextrun"/>
          <w:rFonts w:ascii="Calibri" w:hAnsi="Calibri" w:cs="Calibri"/>
          <w:sz w:val="20"/>
          <w:szCs w:val="20"/>
        </w:rPr>
      </w:pPr>
    </w:p>
    <w:p w:rsidRPr="00FA70BD" w:rsidR="009B69D8" w:rsidP="00FA70BD" w:rsidRDefault="006278A7" w14:paraId="323FAFDD" w14:textId="294509C6">
      <w:pPr>
        <w:rPr>
          <w:rStyle w:val="normaltextrun"/>
          <w:rFonts w:ascii="Calibri" w:hAnsi="Calibri" w:cs="Calibri"/>
          <w:sz w:val="20"/>
          <w:szCs w:val="20"/>
        </w:rPr>
      </w:pPr>
      <w:r w:rsidRPr="00FA70BD">
        <w:rPr>
          <w:rStyle w:val="normaltextrun"/>
          <w:rFonts w:ascii="Calibri" w:hAnsi="Calibri" w:cs="Calibri"/>
          <w:sz w:val="20"/>
          <w:szCs w:val="20"/>
        </w:rPr>
        <w:t>Данные GRIDD обеспечат ведение информационно-разъяснительной работы на местном, национальном и международном уровнях с целью проведения большего количества исследований, повышения эффективности лечения и совершенствования политики в области здравоохранения, что, в конечном итоге, приведет к улучшению качества жизни пациентов с дерматологическими заболеваниями. Впервые пациенты со всего мира со всеми типами дерматологических заболеваний внесут свой вклад в сбор данных, которые определят истинное влияние дерматологических заболеваний на качество жизни. Дерматологическое сообщество, в том числе пациенты, организации пациентов, медицинские работники, исследователи и индустриальный сектор, получат в распоряжение предоставленные самими пациентами достоверные данные, а также средства обеспечения информационно-разъяснительной работы, профессиональной подготовки и ресурсы для согласованных действий по обеспечению лучшего будущего пациентов.</w:t>
      </w:r>
    </w:p>
    <w:p w:rsidRPr="00FA70BD" w:rsidR="009B69D8" w:rsidP="00FA70BD" w:rsidRDefault="006278A7" w14:paraId="404BEDA8" w14:textId="11DC8CAB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b/>
          <w:bCs/>
          <w:sz w:val="20"/>
          <w:szCs w:val="20"/>
        </w:rPr>
      </w:pPr>
      <w:r w:rsidRPr="00FA70BD">
        <w:rPr>
          <w:rStyle w:val="normaltextrun"/>
          <w:rFonts w:ascii="Calibri" w:hAnsi="Calibri" w:cs="Calibri"/>
          <w:b/>
          <w:bCs/>
          <w:sz w:val="20"/>
          <w:szCs w:val="20"/>
        </w:rPr>
        <w:t>Метод оценки пациентами влияния дерматологических заболеваний на качество жизни (от англ. Patient-Reported Impact of Dermatological Diseases — PRIDD) </w:t>
      </w:r>
      <w:r w:rsidRPr="00FA70BD">
        <w:rPr>
          <w:rStyle w:val="normaltextrun"/>
          <w:rFonts w:ascii="Calibri" w:hAnsi="Calibri" w:cs="Calibri"/>
          <w:sz w:val="20"/>
          <w:szCs w:val="20"/>
        </w:rPr>
        <w:t xml:space="preserve">был разработан потому, что ни один из существующих критериев оценки не способен всесторонне отразить влияние дерматологических заболеваний на качество жизни пациентов. PRIDD разрабатывался в соответствии с передовыми практиками подготовки новых методов оценки воздействия и в партнерстве с 2490 пациентами, представлявшими 90 заболеваний, из 61 страны мира. </w:t>
      </w:r>
      <w:r w:rsidRPr="00FA70BD">
        <w:rPr>
          <w:rStyle w:val="normaltextrun"/>
          <w:rFonts w:ascii="Calibri" w:hAnsi="Calibri" w:cs="Calibri"/>
          <w:sz w:val="20"/>
          <w:szCs w:val="20"/>
        </w:rPr>
        <w:br/>
      </w:r>
    </w:p>
    <w:p w:rsidRPr="00FA70BD" w:rsidR="009B69D8" w:rsidP="00FA70BD" w:rsidRDefault="006278A7" w14:paraId="6A885854" w14:textId="49DCCB8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 w:eastAsiaTheme="majorEastAsia"/>
          <w:sz w:val="20"/>
          <w:szCs w:val="20"/>
        </w:rPr>
      </w:pPr>
      <w:r w:rsidRPr="00FA70BD">
        <w:rPr>
          <w:rFonts w:ascii="Calibri" w:hAnsi="Calibri" w:cs="Calibri"/>
          <w:b/>
          <w:bCs/>
          <w:sz w:val="20"/>
          <w:szCs w:val="20"/>
        </w:rPr>
        <w:t>Исследование GRIDD</w:t>
      </w:r>
      <w:r w:rsidRPr="00FA70BD">
        <w:rPr>
          <w:rFonts w:ascii="Calibri" w:hAnsi="Calibri" w:cs="Calibri"/>
          <w:sz w:val="20"/>
          <w:szCs w:val="20"/>
        </w:rPr>
        <w:t> будет доступно онлайн с 5 июня по 2</w:t>
      </w:r>
      <w:r w:rsidR="00043058">
        <w:rPr>
          <w:rFonts w:ascii="Calibri" w:hAnsi="Calibri" w:cs="Calibri"/>
          <w:sz w:val="20"/>
          <w:szCs w:val="20"/>
          <w:lang w:val="en-US"/>
        </w:rPr>
        <w:t>8</w:t>
      </w:r>
      <w:r w:rsidRPr="00FA70BD">
        <w:rPr>
          <w:rFonts w:ascii="Calibri" w:hAnsi="Calibri" w:cs="Calibri"/>
          <w:sz w:val="20"/>
          <w:szCs w:val="20"/>
        </w:rPr>
        <w:t xml:space="preserve"> сентября. Основной целью исследования является сбор ответов от 10 000 пациентов из максимального числа регионов мира и с самыми разнообразными типами дерматологических заболеваний. Исследование будет состоять из опроса, доступного онлайн на специальном веб-сайте, адаптированном под мобильные телефоны, участие в котором займет у пациентов примерно 10–20 минут. Опрос доступен на 17 языках: арабском, бенгальском, китайском (упрощенный вариант), английском, французском, голландском, датском, немецком, хинди, итальянском, японском, португальском, русском, сербском, испанском, суахили и вьетнамском языках.</w:t>
      </w:r>
    </w:p>
    <w:p w:rsidRPr="00FA70BD" w:rsidR="009B69D8" w:rsidP="00FA70BD" w:rsidRDefault="006278A7" w14:paraId="60001B01" w14:textId="085BB0C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0"/>
          <w:szCs w:val="20"/>
        </w:rPr>
      </w:pPr>
      <w:r w:rsidRPr="00FA70BD">
        <w:rPr>
          <w:rStyle w:val="normaltextrun"/>
          <w:rFonts w:ascii="Calibri" w:hAnsi="Calibri" w:cs="Calibri" w:eastAsiaTheme="majorEastAsia"/>
          <w:sz w:val="20"/>
          <w:szCs w:val="20"/>
        </w:rPr>
        <w:t>Возможно, </w:t>
      </w:r>
      <w:r w:rsidRPr="00FA70BD">
        <w:rPr>
          <w:rStyle w:val="eop"/>
          <w:rFonts w:ascii="Calibri" w:hAnsi="Calibri" w:cs="Calibri"/>
          <w:color w:val="000000" w:themeColor="text1"/>
          <w:sz w:val="20"/>
          <w:szCs w:val="20"/>
        </w:rPr>
        <w:t xml:space="preserve">некоторым участникам также будет предложено </w:t>
      </w:r>
      <w:r w:rsidRPr="00FA70BD">
        <w:rPr>
          <w:rStyle w:val="eop"/>
          <w:rFonts w:ascii="Calibri" w:hAnsi="Calibri" w:cs="Calibri"/>
          <w:sz w:val="20"/>
          <w:szCs w:val="20"/>
        </w:rPr>
        <w:t>заполнить краткую версию опросного листа спустя шесть недель после заполнения первого с целью научного подтверждения эффективности нового метода оценки. Исследование проводится в сотрудничестве с научными сотрудниками Университета Кардиффа (Великобритания) и Университетского медицинского центра Гамбург-Эппендорф (Германия)</w:t>
      </w:r>
      <w:r w:rsidRPr="00FA70BD" w:rsidR="0066088E">
        <w:rPr>
          <w:rStyle w:val="eop"/>
          <w:rFonts w:ascii="Calibri" w:hAnsi="Calibri" w:cs="Calibri"/>
          <w:sz w:val="20"/>
          <w:szCs w:val="20"/>
        </w:rPr>
        <w:t>.</w:t>
      </w:r>
    </w:p>
    <w:p w:rsidRPr="00FA70BD" w:rsidR="009B69D8" w:rsidP="00FA70BD" w:rsidRDefault="006278A7" w14:paraId="4058D135" w14:textId="011B1AE5">
      <w:pPr>
        <w:pStyle w:val="NormalWeb"/>
        <w:spacing w:before="240" w:beforeAutospacing="0" w:after="240" w:afterAutospacing="0"/>
        <w:rPr>
          <w:sz w:val="20"/>
          <w:szCs w:val="20"/>
        </w:rPr>
      </w:pPr>
      <w:r w:rsidRPr="00FA70BD">
        <w:rPr>
          <w:sz w:val="20"/>
          <w:szCs w:val="20"/>
        </w:rPr>
        <w:t xml:space="preserve">Вы, как члены нашего альянса, станете ключевыми партнерами, помогающими нам достичь необходимого количества участников исследования GRIDD в 10 000 человек. </w:t>
      </w:r>
      <w:r w:rsidRPr="00FA70BD">
        <w:rPr>
          <w:b/>
          <w:bCs/>
          <w:sz w:val="20"/>
          <w:szCs w:val="20"/>
        </w:rPr>
        <w:t>Заранее благодарим вас за участие в исследовании GRIDD и за то, что в сотрудничестве с нами вы распространяете информацию об этой беспрецедентной возможности в своих сообществах пациентов! </w:t>
      </w:r>
    </w:p>
    <w:p w:rsidRPr="00FA70BD" w:rsidR="009B69D8" w:rsidP="00FA70BD" w:rsidRDefault="006278A7" w14:paraId="1FC5E98D" w14:textId="72D2AEF5">
      <w:pPr>
        <w:pStyle w:val="Heading5"/>
        <w:rPr>
          <w:color w:val="803C00" w:themeColor="accent2" w:themeShade="80"/>
          <w:sz w:val="20"/>
          <w:szCs w:val="20"/>
        </w:rPr>
      </w:pPr>
      <w:r w:rsidRPr="00FA70BD">
        <w:rPr>
          <w:color w:val="803C00" w:themeColor="accent2" w:themeShade="80"/>
          <w:sz w:val="20"/>
          <w:szCs w:val="20"/>
        </w:rPr>
        <w:t>О материалах</w:t>
      </w:r>
    </w:p>
    <w:p w:rsidRPr="00FA70BD" w:rsidR="009B69D8" w:rsidP="00FA70BD" w:rsidRDefault="009B69D8" w14:paraId="1590BF6D" w14:textId="77777777">
      <w:pPr>
        <w:rPr>
          <w:sz w:val="20"/>
          <w:szCs w:val="20"/>
        </w:rPr>
      </w:pPr>
    </w:p>
    <w:p w:rsidRPr="00FA70BD" w:rsidR="009B69D8" w:rsidP="00FA70BD" w:rsidRDefault="006278A7" w14:paraId="10D1841F" w14:textId="26EDDD16">
      <w:pPr>
        <w:rPr>
          <w:rFonts w:ascii="Calibri" w:hAnsi="Calibri" w:cs="Calibri"/>
          <w:b/>
          <w:bCs/>
          <w:sz w:val="20"/>
          <w:szCs w:val="20"/>
        </w:rPr>
      </w:pPr>
      <w:r w:rsidRPr="00FA70BD">
        <w:rPr>
          <w:noProof/>
          <w:sz w:val="20"/>
          <w:szCs w:val="20"/>
        </w:rPr>
        <w:drawing>
          <wp:anchor distT="0" distB="0" distL="114300" distR="114300" simplePos="0" relativeHeight="251658248" behindDoc="1" locked="0" layoutInCell="1" allowOverlap="1" wp14:anchorId="37136C25" wp14:editId="7BFF3DA8">
            <wp:simplePos x="0" y="0"/>
            <wp:positionH relativeFrom="margin">
              <wp:posOffset>2209190</wp:posOffset>
            </wp:positionH>
            <wp:positionV relativeFrom="paragraph">
              <wp:posOffset>684835</wp:posOffset>
            </wp:positionV>
            <wp:extent cx="1609344" cy="913519"/>
            <wp:effectExtent l="0" t="0" r="0" b="1270"/>
            <wp:wrapNone/>
            <wp:docPr id="129682968" name="Picture 129682968" descr="Text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518641" name="Picture 2" descr="Text  Description automatically generated with medium confidenc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727" cy="917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70BD">
        <w:rPr>
          <w:rFonts w:ascii="Calibri" w:hAnsi="Calibri" w:cs="Calibri"/>
          <w:sz w:val="20"/>
          <w:szCs w:val="20"/>
        </w:rPr>
        <w:t xml:space="preserve">Исследование GRIDD получило необходимое одобрение Комитета по этике Университета Кардиффа. Это означает, что Комитет по этике рассмотрел и одобрил обмен текстовыми материалами, содержащимися в этом пакете, с пациентами. </w:t>
      </w:r>
      <w:r w:rsidRPr="00FA70BD">
        <w:rPr>
          <w:rFonts w:ascii="Calibri" w:hAnsi="Calibri" w:cs="Calibri"/>
          <w:b/>
          <w:bCs/>
          <w:sz w:val="20"/>
          <w:szCs w:val="20"/>
        </w:rPr>
        <w:t>Поэтому просим вас не редактировать эти информационные материалы, за исключением выделенных моментов.</w:t>
      </w:r>
    </w:p>
    <w:p w:rsidRPr="0066088E" w:rsidR="009B69D8" w:rsidRDefault="009B69D8" w14:paraId="246F512E" w14:textId="31D4032B">
      <w:pPr>
        <w:pStyle w:val="Heading5"/>
        <w:rPr>
          <w:color w:val="803C00" w:themeColor="accent2" w:themeShade="80"/>
          <w:sz w:val="32"/>
          <w:szCs w:val="32"/>
        </w:rPr>
      </w:pPr>
    </w:p>
    <w:p w:rsidRPr="0066088E" w:rsidR="009B69D8" w:rsidRDefault="009B69D8" w14:paraId="318B538E" w14:textId="77777777"/>
    <w:p w:rsidRPr="0066088E" w:rsidR="009B69D8" w:rsidRDefault="009B69D8" w14:paraId="382842DB" w14:textId="77777777"/>
    <w:p w:rsidRPr="0066088E" w:rsidR="009B69D8" w:rsidRDefault="009B69D8" w14:paraId="2FCA7008" w14:textId="77777777">
      <w:pPr>
        <w:pStyle w:val="Heading5"/>
        <w:rPr>
          <w:color w:val="803C00" w:themeColor="accent2" w:themeShade="80"/>
          <w:sz w:val="32"/>
          <w:szCs w:val="32"/>
        </w:rPr>
      </w:pPr>
    </w:p>
    <w:p w:rsidRPr="0066088E" w:rsidR="009B69D8" w:rsidRDefault="006278A7" w14:paraId="4637849E" w14:textId="0E7BF3F4">
      <w:pPr>
        <w:pStyle w:val="Heading5"/>
        <w:rPr>
          <w:color w:val="803C00" w:themeColor="accent2" w:themeShade="80"/>
          <w:sz w:val="32"/>
          <w:szCs w:val="32"/>
        </w:rPr>
      </w:pPr>
      <w:r w:rsidRPr="0066088E">
        <w:rPr>
          <w:color w:val="803C00" w:themeColor="accent2" w:themeShade="80"/>
          <w:sz w:val="32"/>
          <w:szCs w:val="32"/>
        </w:rPr>
        <w:lastRenderedPageBreak/>
        <w:t xml:space="preserve">Шаблон эл. письма пациентам </w:t>
      </w:r>
    </w:p>
    <w:p w:rsidRPr="0066088E" w:rsidR="009B69D8" w:rsidRDefault="006278A7" w14:paraId="5AE76F2C" w14:textId="77777777">
      <w:pPr>
        <w:rPr>
          <w:rFonts w:ascii="Calibri" w:hAnsi="Calibri" w:cs="Calibri"/>
          <w:b/>
          <w:bCs/>
          <w:i/>
          <w:iCs/>
          <w:color w:val="803C00" w:themeColor="accent2" w:themeShade="80"/>
          <w:sz w:val="22"/>
          <w:szCs w:val="22"/>
        </w:rPr>
      </w:pPr>
      <w:r w:rsidRPr="0066088E">
        <w:rPr>
          <w:rFonts w:ascii="Calibri" w:hAnsi="Calibri" w:cs="Calibri"/>
          <w:b/>
          <w:bCs/>
          <w:i/>
          <w:iCs/>
          <w:color w:val="803C00" w:themeColor="accent2" w:themeShade="80"/>
          <w:sz w:val="22"/>
          <w:szCs w:val="22"/>
        </w:rPr>
        <w:t>Шаблон письма с приглашением вашего сообщества пациентов к участию в исследовании GRIDD</w:t>
      </w:r>
    </w:p>
    <w:p w:rsidRPr="0066088E" w:rsidR="009B69D8" w:rsidP="008F62D4" w:rsidRDefault="006278A7" w14:paraId="549033B7" w14:textId="2C7F0275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i/>
          <w:iCs/>
          <w:sz w:val="22"/>
          <w:szCs w:val="22"/>
        </w:rPr>
      </w:pPr>
      <w:r w:rsidRPr="0066088E">
        <w:rPr>
          <w:rFonts w:ascii="Calibri" w:hAnsi="Calibri" w:cs="Calibri"/>
          <w:i/>
          <w:iCs/>
          <w:sz w:val="22"/>
          <w:szCs w:val="22"/>
        </w:rPr>
        <w:t>Примечание.</w:t>
      </w:r>
      <w:r w:rsidRPr="0066088E">
        <w:rPr>
          <w:rFonts w:ascii="Calibri" w:hAnsi="Calibri" w:cs="Calibri"/>
          <w:sz w:val="22"/>
          <w:szCs w:val="22"/>
        </w:rPr>
        <w:t xml:space="preserve"> </w:t>
      </w:r>
      <w:r w:rsidRPr="0066088E">
        <w:rPr>
          <w:rFonts w:ascii="Calibri" w:hAnsi="Calibri" w:cs="Calibri"/>
          <w:i/>
          <w:iCs/>
          <w:sz w:val="22"/>
          <w:szCs w:val="22"/>
        </w:rPr>
        <w:t xml:space="preserve">Элементы, выделенные </w:t>
      </w:r>
      <w:r w:rsidRPr="0066088E">
        <w:rPr>
          <w:rFonts w:ascii="Calibri" w:hAnsi="Calibri" w:cs="Calibri"/>
          <w:i/>
          <w:iCs/>
          <w:sz w:val="22"/>
          <w:szCs w:val="22"/>
          <w:shd w:val="clear" w:color="auto" w:fill="FFFF00"/>
        </w:rPr>
        <w:t>желтым цветом</w:t>
      </w:r>
      <w:r w:rsidRPr="0066088E">
        <w:rPr>
          <w:rFonts w:ascii="Calibri" w:hAnsi="Calibri" w:cs="Calibri"/>
          <w:i/>
          <w:iCs/>
          <w:sz w:val="22"/>
          <w:szCs w:val="22"/>
        </w:rPr>
        <w:t>, добавляются непосредственно организацией пациентов</w:t>
      </w:r>
    </w:p>
    <w:p w:rsidRPr="0066088E" w:rsidR="009B69D8" w:rsidP="008F62D4" w:rsidRDefault="009B69D8" w14:paraId="2547A2AB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</w:p>
    <w:p w:rsidRPr="0066088E" w:rsidR="009B69D8" w:rsidP="008F62D4" w:rsidRDefault="006278A7" w14:paraId="64CAC05F" w14:textId="1F8DFDA0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Тема: Приглашение к участию в исследовании GRIDD </w:t>
      </w:r>
    </w:p>
    <w:p w:rsidRPr="0066088E" w:rsidR="009B69D8" w:rsidP="008F62D4" w:rsidRDefault="006278A7" w14:paraId="5142DB25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P="008F62D4" w:rsidRDefault="006278A7" w14:paraId="0CDE0418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>Уважаемый пациент! </w:t>
      </w:r>
    </w:p>
    <w:p w:rsidRPr="0066088E" w:rsidR="009B69D8" w:rsidP="008F62D4" w:rsidRDefault="006278A7" w14:paraId="3C4FC48A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P="008F62D4" w:rsidRDefault="006278A7" w14:paraId="5B33C855" w14:textId="7F4E15BE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Мы приглашаем вас </w:t>
      </w:r>
      <w:r w:rsidRPr="0066088E">
        <w:rPr>
          <w:rFonts w:ascii="Calibri" w:hAnsi="Calibri" w:cs="Calibri"/>
          <w:sz w:val="22"/>
          <w:szCs w:val="22"/>
        </w:rPr>
        <w:t>принять участие в нашем новаторском научном исследовании, проводимом Международным альянсом дерматологических организаций пациентов (также известным как GlobalSkin) в сотрудничестве с исследователями из Университета Кардиффа (Великобритания) и Университетского медицинского центра Гамбург-Эппендорф (Германия).</w:t>
      </w:r>
    </w:p>
    <w:p w:rsidRPr="0066088E" w:rsidR="009B69D8" w:rsidP="008F62D4" w:rsidRDefault="009B69D8" w14:paraId="6C995BCA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</w:p>
    <w:p w:rsidRPr="0066088E" w:rsidR="009B69D8" w:rsidP="008F62D4" w:rsidRDefault="006278A7" w14:paraId="52633856" w14:textId="7D5E3249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Целью Глобального исследования влияния дерматологических заболеваний на качество жизни (от англ. Global Research on the Impact of Dermatological Diseases — GRIDD) является сбор глобальных данных о влиянии дерматологических заболеваний на качество жизни пациентов. </w:t>
      </w: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 xml:space="preserve">Для сбора подобных данных мы разработали новый метод оценки пациентами влияния дерматологических заболеваний на качество жизни (от англ. Patient-Reported Impact of Dermatological Diseases — PRIDD), который представляет собой научно обоснованный опросник, позволяющий определить степень влияния заболеваний кожи, волос, ногтей и слизистой оболочки на качество жизни с точки зрения самого пациента. 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Как член альянса GlobalSkin, [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00"/>
        </w:rPr>
        <w:t>​​НАЗВАНИЕ ВАШЕЙ ПАЦИЕНТСКОЙ ОРГАНИЗАЦИИ]​​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 поддерживает этот важный проект. </w:t>
      </w:r>
    </w:p>
    <w:p w:rsidRPr="0066088E" w:rsidR="009B69D8" w:rsidP="008F62D4" w:rsidRDefault="006278A7" w14:paraId="43752112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color w:val="000000"/>
          <w:sz w:val="22"/>
          <w:szCs w:val="22"/>
        </w:rPr>
        <w:t> </w:t>
      </w:r>
    </w:p>
    <w:p w:rsidRPr="0066088E" w:rsidR="009B69D8" w:rsidP="008F62D4" w:rsidRDefault="006278A7" w14:paraId="7F82839B" w14:textId="464BF48C">
      <w:pPr>
        <w:rPr>
          <w:rFonts w:ascii="Calibri" w:hAnsi="Calibri" w:cs="Calibri"/>
          <w:sz w:val="22"/>
          <w:szCs w:val="22"/>
          <w:shd w:val="clear" w:color="auto" w:fill="FFFFFF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>Ваш вклад как взрослого пациента с дерматологическим заболеванием жизненно важен для этой значимой глобальной научно-исследовательской инициативы, поскольку вы являетесь компетентным лицом, чье мнение имеет значение. Благодаря вашему участию клинические врачи, исследователи и лица, принимающие решения, получат истинное представление о влиянии вашего дерматологического заболевания на качество жизни. Собранные данные помогут информировать вовлеченные стороны о необходимости улучшения качества ухода, совершенствования методов лечения и повышения доступности лекарственных средств для пациентов с дерматологическими заболеваниями во всем мире.</w:t>
      </w:r>
    </w:p>
    <w:p w:rsidRPr="0066088E" w:rsidR="009B69D8" w:rsidP="008F62D4" w:rsidRDefault="006278A7" w14:paraId="4CFFC9DE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P="008F62D4" w:rsidRDefault="006278A7" w14:paraId="0BF02D88" w14:textId="1B9A57DD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 xml:space="preserve">GlobalSkin производит поиск 10 000 человек, подобных вам, которые смогли бы принять участие в исследовании посредством заполнения опросного листа, доступного онлайн. Опросный лист доступен на 17 языках и его заполнение займет 10–20 минут. Возможно, вам также будет предложено </w:t>
      </w:r>
      <w:r w:rsidRPr="0066088E">
        <w:rPr>
          <w:rStyle w:val="eop"/>
          <w:rFonts w:ascii="Calibri" w:hAnsi="Calibri" w:cs="Calibri"/>
          <w:sz w:val="22"/>
          <w:szCs w:val="22"/>
        </w:rPr>
        <w:t>заполнить краткую версию опросного листа спустя шесть недель после заполнения первого с целью научного подтверждения эффективности нового метода.</w:t>
      </w:r>
    </w:p>
    <w:p w:rsidRPr="0066088E" w:rsidR="009B69D8" w:rsidP="008F62D4" w:rsidRDefault="009B69D8" w14:paraId="180F72C1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 w:themeColor="text1"/>
          <w:sz w:val="22"/>
          <w:szCs w:val="22"/>
        </w:rPr>
      </w:pPr>
    </w:p>
    <w:p w:rsidRPr="0066088E" w:rsidR="009B69D8" w:rsidP="008F62D4" w:rsidRDefault="006278A7" w14:paraId="23B2205F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>Почему вас приглашают принять участие в этом исследовании?</w:t>
      </w:r>
    </w:p>
    <w:p w:rsidRPr="0066088E" w:rsidR="009B69D8" w:rsidP="008F62D4" w:rsidRDefault="006278A7" w14:paraId="03909037" w14:textId="77777777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У вас имеется дерматологическое заболевание </w:t>
      </w:r>
    </w:p>
    <w:p w:rsidRPr="0066088E" w:rsidR="009B69D8" w:rsidP="008F62D4" w:rsidRDefault="006278A7" w14:paraId="5BF94E31" w14:textId="77777777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Вам исполнилось 18 или более лет </w:t>
      </w:r>
    </w:p>
    <w:p w:rsidRPr="0066088E" w:rsidR="009B69D8" w:rsidP="008F62D4" w:rsidRDefault="006278A7" w14:paraId="0639A132" w14:textId="77777777">
      <w:pPr>
        <w:pStyle w:val="paragraph"/>
        <w:numPr>
          <w:ilvl w:val="0"/>
          <w:numId w:val="1"/>
        </w:numPr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>Вы способны читать и понимать один из 17 языков, перечисленных ниже, на уровне, достаточном для самостоятельного заполнения опросного листа:</w:t>
      </w:r>
      <w:r w:rsidRPr="0066088E">
        <w:rPr>
          <w:rFonts w:ascii="Calibri" w:hAnsi="Calibri" w:cs="Calibri"/>
          <w:sz w:val="22"/>
          <w:szCs w:val="22"/>
        </w:rPr>
        <w:t xml:space="preserve"> </w:t>
      </w:r>
      <w:r w:rsidRPr="0066088E">
        <w:rPr>
          <w:rStyle w:val="eop"/>
          <w:rFonts w:ascii="Calibri" w:hAnsi="Calibri" w:cs="Calibri"/>
          <w:color w:val="000000" w:themeColor="text1"/>
          <w:sz w:val="22"/>
          <w:szCs w:val="22"/>
        </w:rPr>
        <w:t>английский, арабский, бенгальский, упрощенный китайский, датский, голландский, французский, немецкий, хинди, итальянский, японский, португальский, русский, сербский, испанский, суахили или вьетнамский язык.</w:t>
      </w:r>
    </w:p>
    <w:p w:rsidRPr="0066088E" w:rsidR="009B69D8" w:rsidRDefault="009B69D8" w14:paraId="6BE9A426" w14:textId="77777777">
      <w:pPr>
        <w:pStyle w:val="paragraph"/>
        <w:spacing w:before="0" w:beforeAutospacing="0" w:after="0" w:afterAutospacing="0" w:line="276" w:lineRule="auto"/>
        <w:ind w:left="720"/>
        <w:textAlignment w:val="baseline"/>
        <w:rPr>
          <w:rStyle w:val="eop"/>
          <w:rFonts w:ascii="Calibri" w:hAnsi="Calibri" w:cs="Calibri"/>
          <w:sz w:val="22"/>
          <w:szCs w:val="22"/>
        </w:rPr>
      </w:pPr>
    </w:p>
    <w:p w:rsidRPr="0066088E" w:rsidR="009B69D8" w:rsidRDefault="009B69D8" w14:paraId="18C5AAD6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color w:val="000000"/>
          <w:sz w:val="22"/>
          <w:szCs w:val="22"/>
        </w:rPr>
      </w:pPr>
    </w:p>
    <w:p w:rsidRPr="0066088E" w:rsidR="009B69D8" w:rsidRDefault="006278A7" w14:paraId="441C7128" w14:textId="7BB8ED4F">
      <w:pPr>
        <w:jc w:val="right"/>
        <w:rPr>
          <w:rStyle w:val="eop"/>
          <w:rFonts w:ascii="Calibri" w:hAnsi="Calibri" w:eastAsia="Times New Roman" w:cs="Calibri"/>
          <w:color w:val="000000"/>
          <w:sz w:val="22"/>
          <w:szCs w:val="22"/>
        </w:rPr>
      </w:pPr>
      <w:r w:rsidRPr="0066088E">
        <w:rPr>
          <w:rStyle w:val="eop"/>
          <w:rFonts w:ascii="Calibri" w:hAnsi="Calibri" w:cs="Calibri"/>
          <w:i/>
          <w:iCs/>
          <w:sz w:val="22"/>
          <w:szCs w:val="22"/>
        </w:rPr>
        <w:t>(Продолжение на следующей странице)</w:t>
      </w:r>
    </w:p>
    <w:p w:rsidRPr="0066088E" w:rsidR="009B69D8" w:rsidRDefault="009B69D8" w14:paraId="583CB627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sz w:val="22"/>
          <w:szCs w:val="22"/>
        </w:rPr>
      </w:pPr>
    </w:p>
    <w:p w:rsidRPr="0066088E" w:rsidR="009B69D8" w:rsidRDefault="006278A7" w14:paraId="4817D719" w14:textId="47D1E79E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b/>
          <w:bCs/>
          <w:sz w:val="22"/>
          <w:szCs w:val="22"/>
        </w:rPr>
        <w:t xml:space="preserve">Чтобы принять участие в этом важном исследовании, пожалуйста, перейдите по ссылке ниже: </w:t>
      </w:r>
      <w:hyperlink w:history="1" r:id="rId21">
        <w:r w:rsidRPr="00A60E63" w:rsidR="00D5597B">
          <w:rPr>
            <w:rStyle w:val="Hyperlink"/>
            <w:rFonts w:ascii="Calibri" w:hAnsi="Calibri" w:cs="Calibri"/>
            <w:sz w:val="22"/>
            <w:szCs w:val="22"/>
          </w:rPr>
          <w:t>https://globalskin.org/GRIDDStudy</w:t>
        </w:r>
      </w:hyperlink>
      <w:r w:rsidR="00D5597B">
        <w:rPr>
          <w:rStyle w:val="Hyperlink"/>
          <w:rFonts w:ascii="Calibri" w:hAnsi="Calibri" w:cs="Calibri"/>
          <w:sz w:val="22"/>
          <w:szCs w:val="22"/>
          <w:lang w:val="en-US"/>
        </w:rPr>
        <w:t xml:space="preserve">. </w:t>
      </w:r>
      <w:r w:rsidRPr="0066088E">
        <w:rPr>
          <w:rStyle w:val="normaltextrun"/>
          <w:rFonts w:ascii="Calibri" w:hAnsi="Calibri" w:cs="Calibri"/>
          <w:sz w:val="22"/>
          <w:szCs w:val="22"/>
        </w:rPr>
        <w:t>Опросный лист будет доступен онлайн с 5 июня по 2</w:t>
      </w:r>
      <w:r w:rsidR="00043058">
        <w:rPr>
          <w:rStyle w:val="normaltextrun"/>
          <w:rFonts w:ascii="Calibri" w:hAnsi="Calibri" w:cs="Calibri"/>
          <w:sz w:val="22"/>
          <w:szCs w:val="22"/>
          <w:lang w:val="en-US"/>
        </w:rPr>
        <w:t>8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сентября 2023 года. </w:t>
      </w:r>
    </w:p>
    <w:p w:rsidRPr="0066088E" w:rsidR="009B69D8" w:rsidRDefault="006278A7" w14:paraId="55A3A83B" w14:textId="77777777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RDefault="006278A7" w14:paraId="0279CA96" w14:textId="576D067E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 xml:space="preserve">Просим вас делиться ссылкой на опрос с теми, кто, по вашему мнению, может быть в этом заинтересован. </w:t>
      </w:r>
    </w:p>
    <w:p w:rsidRPr="0066088E" w:rsidR="009B69D8" w:rsidRDefault="009B69D8" w14:paraId="155D863B" w14:textId="77777777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</w:p>
    <w:p w:rsidRPr="0066088E" w:rsidR="009B69D8" w:rsidRDefault="006278A7" w14:paraId="3FF33F95" w14:textId="4AA7F41B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Calibri" w:hAnsi="Calibri" w:cs="Calibri"/>
          <w:color w:val="0D0D0D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Это исследование получило необходимое одобрение Комитета по этике Университета Кардиффа. </w:t>
      </w:r>
      <w:r w:rsidRPr="00FE5D86">
        <w:rPr>
          <w:rStyle w:val="normaltextrun"/>
          <w:rFonts w:ascii="Calibri" w:hAnsi="Calibri" w:cs="Calibri"/>
          <w:color w:val="000000"/>
          <w:sz w:val="22"/>
          <w:szCs w:val="22"/>
          <w:highlight w:val="yellow"/>
        </w:rPr>
        <w:t>В прилагаемом Информационном листке участника исследования содержится дополнительная информация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, которая также доступна на веб-сайте GlobalSkin: </w:t>
      </w:r>
      <w:hyperlink w:tgtFrame="_blank" w:history="1" r:id="rId22">
        <w:r w:rsidRPr="0066088E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</w:rPr>
          <w:t>https://globalskin.org/research</w:t>
        </w:r>
      </w:hyperlink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.</w:t>
      </w:r>
    </w:p>
    <w:p w:rsidRPr="0066088E" w:rsidR="009B69D8" w:rsidRDefault="009B69D8" w14:paraId="71DAFFCE" w14:textId="77777777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</w:p>
    <w:p w:rsidRPr="0066088E" w:rsidR="009B69D8" w:rsidRDefault="006278A7" w14:paraId="79948961" w14:textId="7777777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В случае возникновения дополнительных вопросов просим обращаться в </w:t>
      </w:r>
      <w:r w:rsidRPr="0066088E">
        <w:rPr>
          <w:rStyle w:val="normaltextrun"/>
          <w:rFonts w:ascii="Calibri" w:hAnsi="Calibri" w:cs="Calibri"/>
          <w:sz w:val="22"/>
          <w:szCs w:val="22"/>
          <w:shd w:val="clear" w:color="auto" w:fill="FFFF00"/>
        </w:rPr>
        <w:t>НАЗВАНИЕ (НАЗВАНИЕ ПАЦИЕНТСКОЙ ОРГАНИЗАЦИИ)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по контактной информации, указанной ниже. </w:t>
      </w:r>
    </w:p>
    <w:p w:rsidRPr="0066088E" w:rsidR="009B69D8" w:rsidRDefault="006278A7" w14:paraId="52673EB4" w14:textId="284C9A49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D0D0D" w:themeColor="text1" w:themeTint="F2"/>
          <w:sz w:val="22"/>
          <w:szCs w:val="22"/>
        </w:rPr>
        <w:br/>
      </w:r>
      <w:r w:rsidRPr="0066088E">
        <w:rPr>
          <w:rStyle w:val="normaltextrun"/>
          <w:rFonts w:ascii="Calibri" w:hAnsi="Calibri" w:cs="Calibri"/>
          <w:color w:val="0D0D0D" w:themeColor="text1" w:themeTint="F2"/>
          <w:sz w:val="22"/>
          <w:szCs w:val="22"/>
        </w:rPr>
        <w:t xml:space="preserve">Благодарим вас за рассмотрение приглашения к участию в исследовании GRIDD, проводимом GlobalSkin! </w:t>
      </w:r>
      <w:r w:rsidRPr="0066088E">
        <w:rPr>
          <w:rStyle w:val="normaltextrun"/>
          <w:rFonts w:ascii="Calibri" w:hAnsi="Calibri" w:cs="Calibri"/>
          <w:sz w:val="22"/>
          <w:szCs w:val="22"/>
        </w:rPr>
        <w:t>Ваше участие внесет важный вклад в улучшение жизни пациентов с дерматологическими заболеваниями во всем мире, сейчас и в будущем. </w:t>
      </w:r>
    </w:p>
    <w:p w:rsidRPr="0066088E" w:rsidR="009B69D8" w:rsidRDefault="006278A7" w14:paraId="5DDD71F4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color w:val="000000"/>
          <w:sz w:val="22"/>
          <w:szCs w:val="22"/>
        </w:rPr>
        <w:t> </w:t>
      </w:r>
    </w:p>
    <w:p w:rsidRPr="0066088E" w:rsidR="009B69D8" w:rsidRDefault="006278A7" w14:paraId="1369936E" w14:textId="0D7601F1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>С уважением,</w:t>
      </w:r>
    </w:p>
    <w:p w:rsidRPr="0066088E" w:rsidR="009B69D8" w:rsidRDefault="006278A7" w14:paraId="5449AB1E" w14:textId="51DC356A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RDefault="006278A7" w14:paraId="292684A3" w14:textId="3390260C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  <w:shd w:val="clear" w:color="auto" w:fill="FFFF00"/>
        </w:rPr>
        <w:t xml:space="preserve">Исследовательская группа GRIDD GlobalSkin </w:t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bookmarkStart w:name="_Hlk135385821" w:id="1"/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bookmarkEnd w:id="1"/>
      <w:r w:rsidRPr="0066088E">
        <w:rPr>
          <w:rStyle w:val="normaltextrun"/>
          <w:rFonts w:ascii="Calibri" w:hAnsi="Calibri" w:cs="Calibri"/>
          <w:sz w:val="22"/>
          <w:szCs w:val="22"/>
          <w:shd w:val="clear" w:color="auto" w:fill="FFFF00"/>
        </w:rPr>
        <w:t>PO xxxxx</w:t>
      </w:r>
      <w:r w:rsidRPr="0066088E">
        <w:rPr>
          <w:rStyle w:val="eop"/>
          <w:rFonts w:ascii="Calibri" w:hAnsi="Calibri" w:cs="Calibri"/>
          <w:sz w:val="22"/>
          <w:szCs w:val="22"/>
        </w:rPr>
        <w:t> </w:t>
      </w:r>
      <w:r w:rsidRPr="0066088E">
        <w:rPr>
          <w:rStyle w:val="eop"/>
          <w:rFonts w:ascii="Calibri" w:hAnsi="Calibri" w:cs="Calibri"/>
          <w:sz w:val="22"/>
          <w:szCs w:val="22"/>
        </w:rPr>
        <w:tab/>
      </w:r>
      <w:r w:rsidRPr="0066088E">
        <w:rPr>
          <w:rStyle w:val="eop"/>
          <w:rFonts w:ascii="Calibri" w:hAnsi="Calibri" w:cs="Calibri"/>
          <w:sz w:val="22"/>
          <w:szCs w:val="22"/>
        </w:rPr>
        <w:tab/>
      </w:r>
      <w:r w:rsidRPr="0066088E">
        <w:rPr>
          <w:rStyle w:val="eop"/>
          <w:rFonts w:ascii="Calibri" w:hAnsi="Calibri" w:cs="Calibri"/>
          <w:sz w:val="22"/>
          <w:szCs w:val="22"/>
        </w:rPr>
        <w:tab/>
      </w:r>
      <w:r w:rsidRPr="0066088E">
        <w:rPr>
          <w:rStyle w:val="eop"/>
          <w:rFonts w:ascii="Calibri" w:hAnsi="Calibri" w:cs="Calibri"/>
          <w:sz w:val="22"/>
          <w:szCs w:val="22"/>
        </w:rPr>
        <w:tab/>
      </w:r>
      <w:r w:rsidRPr="0066088E">
        <w:rPr>
          <w:rStyle w:val="eop"/>
          <w:rFonts w:ascii="Calibri" w:hAnsi="Calibri" w:cs="Calibri"/>
          <w:sz w:val="22"/>
          <w:szCs w:val="22"/>
        </w:rPr>
        <w:tab/>
      </w:r>
      <w:r w:rsidRPr="0066088E">
        <w:rPr>
          <w:rStyle w:val="eop"/>
          <w:rFonts w:ascii="Calibri" w:hAnsi="Calibri" w:cs="Calibri"/>
          <w:sz w:val="22"/>
          <w:szCs w:val="22"/>
        </w:rPr>
        <w:t xml:space="preserve"> </w:t>
      </w:r>
    </w:p>
    <w:p w:rsidRPr="0066088E" w:rsidR="009B69D8" w:rsidRDefault="006278A7" w14:paraId="45BB23C0" w14:textId="5A61B713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GlobalSkin </w:t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 w:rsidR="0066088E">
        <w:rPr>
          <w:rStyle w:val="tabchar"/>
          <w:rFonts w:ascii="Calibri" w:hAnsi="Calibri" w:cs="Calibri"/>
          <w:sz w:val="22"/>
          <w:szCs w:val="22"/>
        </w:rPr>
        <w:tab/>
      </w:r>
      <w:r w:rsidRPr="0066088E" w:rsid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  <w:shd w:val="clear" w:color="auto" w:fill="FFFF00"/>
        </w:rPr>
        <w:t>организация</w:t>
      </w:r>
    </w:p>
    <w:p w:rsidRPr="0066088E" w:rsidR="009B69D8" w:rsidRDefault="006278A7" w14:paraId="375761FB" w14:textId="6AF8EF11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66088E">
        <w:rPr>
          <w:rStyle w:val="tabchar"/>
          <w:rFonts w:ascii="Calibri" w:hAnsi="Calibri" w:cs="Calibri"/>
          <w:sz w:val="22"/>
          <w:szCs w:val="22"/>
        </w:rPr>
        <w:t>info@globalskin.org</w:t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tabchar"/>
          <w:rFonts w:ascii="Calibri" w:hAnsi="Calibri" w:cs="Calibri"/>
          <w:sz w:val="22"/>
          <w:szCs w:val="22"/>
        </w:rPr>
        <w:tab/>
      </w:r>
      <w:r w:rsidRPr="0066088E" w:rsidR="0066088E">
        <w:rPr>
          <w:rStyle w:val="tabchar"/>
          <w:rFonts w:ascii="Calibri" w:hAnsi="Calibri" w:cs="Calibri"/>
          <w:sz w:val="22"/>
          <w:szCs w:val="22"/>
        </w:rPr>
        <w:tab/>
      </w:r>
      <w:r w:rsidRPr="0066088E" w:rsidR="0066088E">
        <w:rPr>
          <w:rStyle w:val="tabchar"/>
          <w:rFonts w:ascii="Calibri" w:hAnsi="Calibri" w:cs="Calibri"/>
          <w:sz w:val="22"/>
          <w:szCs w:val="22"/>
        </w:rPr>
        <w:tab/>
      </w:r>
      <w:r w:rsidRPr="0066088E">
        <w:rPr>
          <w:rStyle w:val="normaltextrun"/>
          <w:rFonts w:ascii="Calibri" w:hAnsi="Calibri" w:cs="Calibri"/>
          <w:sz w:val="22"/>
          <w:szCs w:val="22"/>
          <w:shd w:val="clear" w:color="auto" w:fill="FFFF00"/>
        </w:rPr>
        <w:t>эл. почта, телефон</w:t>
      </w: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RDefault="009B69D8" w14:paraId="5D117C39" w14:textId="01F6201B">
      <w:pPr>
        <w:pStyle w:val="Text"/>
        <w:rPr>
          <w:rStyle w:val="eop"/>
          <w:rFonts w:cs="Calibri"/>
          <w:sz w:val="22"/>
          <w:szCs w:val="22"/>
        </w:rPr>
      </w:pPr>
    </w:p>
    <w:p w:rsidRPr="0066088E" w:rsidR="009B69D8" w:rsidRDefault="009B69D8" w14:paraId="1F950A8F" w14:textId="2A95545C">
      <w:pPr>
        <w:pStyle w:val="Text"/>
        <w:rPr>
          <w:rStyle w:val="eop"/>
          <w:rFonts w:ascii="Calibri" w:hAnsi="Calibri" w:cs="Calibri"/>
        </w:rPr>
      </w:pPr>
    </w:p>
    <w:p w:rsidRPr="0066088E" w:rsidR="009B69D8" w:rsidRDefault="009B69D8" w14:paraId="52237185" w14:textId="049CD01C">
      <w:pPr>
        <w:pStyle w:val="Text"/>
        <w:rPr>
          <w:rStyle w:val="eop"/>
          <w:rFonts w:ascii="Calibri" w:hAnsi="Calibri" w:cs="Calibri"/>
        </w:rPr>
      </w:pPr>
    </w:p>
    <w:p w:rsidRPr="0066088E" w:rsidR="009B69D8" w:rsidRDefault="009B69D8" w14:paraId="4E95470B" w14:textId="731841A6">
      <w:pPr>
        <w:pStyle w:val="Text"/>
        <w:spacing w:line="259" w:lineRule="auto"/>
        <w:rPr>
          <w:rStyle w:val="eop"/>
          <w:rFonts w:ascii="Calibri" w:hAnsi="Calibri" w:cs="Calibri"/>
        </w:rPr>
      </w:pPr>
    </w:p>
    <w:p w:rsidRPr="0066088E" w:rsidR="009B69D8" w:rsidRDefault="006278A7" w14:paraId="77BCC77B" w14:textId="049B66CF">
      <w:pPr>
        <w:pStyle w:val="Text"/>
        <w:rPr>
          <w:rStyle w:val="eop"/>
          <w:rFonts w:ascii="Calibri" w:hAnsi="Calibri" w:cs="Calibri"/>
        </w:rPr>
      </w:pPr>
      <w:r w:rsidRPr="0066088E">
        <w:rPr>
          <w:rStyle w:val="eop"/>
          <w:rFonts w:ascii="Calibri" w:hAnsi="Calibri" w:cs="Calibri"/>
          <w:noProof/>
        </w:rPr>
        <mc:AlternateContent>
          <mc:Choice Requires="wpg">
            <w:drawing>
              <wp:anchor distT="0" distB="0" distL="228600" distR="228600" simplePos="0" relativeHeight="251658245" behindDoc="0" locked="0" layoutInCell="1" allowOverlap="1" wp14:anchorId="64440080" wp14:editId="3BA62B07">
                <wp:simplePos x="0" y="0"/>
                <wp:positionH relativeFrom="margin">
                  <wp:posOffset>1335405</wp:posOffset>
                </wp:positionH>
                <wp:positionV relativeFrom="page">
                  <wp:posOffset>5597525</wp:posOffset>
                </wp:positionV>
                <wp:extent cx="3900805" cy="4088765"/>
                <wp:effectExtent l="0" t="0" r="4445" b="6985"/>
                <wp:wrapSquare wrapText="bothSides"/>
                <wp:docPr id="173" name="Group 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0805" cy="4088765"/>
                          <a:chOff x="0" y="19050"/>
                          <a:chExt cx="3209482" cy="2242110"/>
                        </a:xfrm>
                      </wpg:grpSpPr>
                      <wpg:grpSp>
                        <wpg:cNvPr id="175" name="Group 175"/>
                        <wpg:cNvGrpSpPr/>
                        <wpg:grpSpPr>
                          <a:xfrm>
                            <a:off x="0" y="19050"/>
                            <a:ext cx="2630822" cy="1177594"/>
                            <a:chOff x="228600" y="0"/>
                            <a:chExt cx="1721798" cy="1449346"/>
                          </a:xfrm>
                        </wpg:grpSpPr>
                        <wps:wsp>
                          <wps:cNvPr id="176" name="Rectangle 10"/>
                          <wps:cNvSpPr/>
                          <wps:spPr>
                            <a:xfrm>
                              <a:off x="228600" y="0"/>
                              <a:ext cx="1466258" cy="1012274"/>
                            </a:xfrm>
                            <a:custGeom>
                              <a:avLst/>
                              <a:gdLst>
                                <a:gd name="connsiteX0" fmla="*/ 0 w 2240281"/>
                                <a:gd name="connsiteY0" fmla="*/ 0 h 822960"/>
                                <a:gd name="connsiteX1" fmla="*/ 2240281 w 2240281"/>
                                <a:gd name="connsiteY1" fmla="*/ 0 h 822960"/>
                                <a:gd name="connsiteX2" fmla="*/ 2240281 w 2240281"/>
                                <a:gd name="connsiteY2" fmla="*/ 822960 h 822960"/>
                                <a:gd name="connsiteX3" fmla="*/ 0 w 2240281"/>
                                <a:gd name="connsiteY3" fmla="*/ 822960 h 822960"/>
                                <a:gd name="connsiteX4" fmla="*/ 0 w 2240281"/>
                                <a:gd name="connsiteY4" fmla="*/ 0 h 822960"/>
                                <a:gd name="connsiteX0" fmla="*/ 0 w 2240281"/>
                                <a:gd name="connsiteY0" fmla="*/ 0 h 822960"/>
                                <a:gd name="connsiteX1" fmla="*/ 2240281 w 2240281"/>
                                <a:gd name="connsiteY1" fmla="*/ 0 h 822960"/>
                                <a:gd name="connsiteX2" fmla="*/ 1659256 w 2240281"/>
                                <a:gd name="connsiteY2" fmla="*/ 222885 h 822960"/>
                                <a:gd name="connsiteX3" fmla="*/ 0 w 2240281"/>
                                <a:gd name="connsiteY3" fmla="*/ 822960 h 822960"/>
                                <a:gd name="connsiteX4" fmla="*/ 0 w 2240281"/>
                                <a:gd name="connsiteY4" fmla="*/ 0 h 8229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40281" h="822960">
                                  <a:moveTo>
                                    <a:pt x="0" y="0"/>
                                  </a:moveTo>
                                  <a:lnTo>
                                    <a:pt x="2240281" y="0"/>
                                  </a:lnTo>
                                  <a:lnTo>
                                    <a:pt x="1659256" y="222885"/>
                                  </a:lnTo>
                                  <a:lnTo>
                                    <a:pt x="0" y="8229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" name="Rectangle 177"/>
                          <wps:cNvSpPr/>
                          <wps:spPr>
                            <a:xfrm>
                              <a:off x="478214" y="425218"/>
                              <a:ext cx="1472184" cy="1024128"/>
                            </a:xfrm>
                            <a:prstGeom prst="rect">
                              <a:avLst/>
                            </a:prstGeom>
                            <a:blipFill>
                              <a:blip r:embed="rId23"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8" name="Text Box 178"/>
                        <wps:cNvSpPr txBox="1"/>
                        <wps:spPr>
                          <a:xfrm>
                            <a:off x="228957" y="219754"/>
                            <a:ext cx="2980525" cy="20414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69D8" w:rsidRDefault="006278A7" w14:paraId="5E67BBB1" w14:textId="4C1F907B">
                              <w:pPr>
                                <w:ind w:left="504"/>
                                <w:rPr>
                                  <w:b/>
                                  <w:bCs/>
                                  <w:smallCaps/>
                                  <w:color w:val="803C00" w:themeColor="accent2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mallCaps/>
                                  <w:color w:val="803C00" w:themeColor="accent2" w:themeShade="80"/>
                                  <w:sz w:val="28"/>
                                  <w:szCs w:val="28"/>
                                </w:rPr>
                                <w:t>Рекомендации:</w:t>
                              </w:r>
                            </w:p>
                            <w:p w:rsidR="009B69D8" w:rsidRDefault="006278A7" w14:paraId="7D5AFF16" w14:textId="2B64EEDC">
                              <w:pPr>
                                <w:pStyle w:val="NoSpacing"/>
                                <w:numPr>
                                  <w:ilvl w:val="0"/>
                                  <w:numId w:val="4"/>
                                </w:numPr>
                                <w:rPr>
                                  <w:color w:val="BF5A00" w:themeColor="accent2" w:themeShade="B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BF5A00" w:themeColor="accent2" w:themeShade="BF"/>
                                  <w:sz w:val="24"/>
                                  <w:szCs w:val="24"/>
                                </w:rPr>
                                <w:t>Персонализируйте свои электронные письма для получателей.</w:t>
                              </w:r>
                            </w:p>
                            <w:p w:rsidR="009B69D8" w:rsidRDefault="006278A7" w14:paraId="33BB25E3" w14:textId="7C904A83">
                              <w:pPr>
                                <w:pStyle w:val="NoSpacing"/>
                                <w:numPr>
                                  <w:ilvl w:val="0"/>
                                  <w:numId w:val="4"/>
                                </w:numPr>
                                <w:rPr>
                                  <w:color w:val="BF5A00" w:themeColor="accent2" w:themeShade="B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BF5A00" w:themeColor="accent2" w:themeShade="BF"/>
                                  <w:sz w:val="24"/>
                                  <w:szCs w:val="24"/>
                                </w:rPr>
                                <w:t>Используйте логотипы «Полноправного члена» GlobalSkin и GRIDD в своих электронных сообщениях: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9144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C7B17B6">
              <v:group id="Group 173" style="position:absolute;margin-left:105.15pt;margin-top:440.75pt;width:307.15pt;height:321.95pt;z-index:251658245;mso-wrap-distance-left:18pt;mso-wrap-distance-right:18pt;mso-position-horizontal-relative:margin;mso-position-vertical-relative:page;mso-width-relative:margin;mso-height-relative:margin" coordsize="32094,22421" coordorigin=",190" o:spid="_x0000_s1026" w14:anchorId="64440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">
                <v:group id="Group 175" style="position:absolute;top:190;width:26308;height:11776" coordsize="17217,14493" coordorigin="2286" o:spid="_x0000_s1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<v:shape id="Rectangle 10" style="position:absolute;left:2286;width:14662;height:10122;visibility:visible;mso-wrap-style:square;v-text-anchor:middle" coordsize="2240281,822960" o:spid="_x0000_s1028" fillcolor="#e2b80f [3204]" stroked="f" strokeweight="2pt" path="m,l2240281,,1659256,222885,,82296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">
                    <v:path arrowok="t" o:connecttype="custom" o:connectlocs="0,0;1466258,0;1085979,274158;0,1012274;0,0" o:connectangles="0,0,0,0,0"/>
                  </v:shape>
                  <v:rect id="Rectangle 177" style="position:absolute;left:4782;top:4252;width:14721;height:10241;visibility:visible;mso-wrap-style:square;v-text-anchor:middle" o:spid="_x0000_s1029" stroked="f" strokeweight="2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">
                    <v:fill type="frame" o:title="" recolor="t" rotate="t" r:id="rId24"/>
                  </v: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78" style="position:absolute;left:2289;top:2197;width:29805;height:20414;visibility:visible;mso-wrap-style:square;v-text-anchor:top" o:spid="_x0000_s1030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">
                  <v:textbox inset="3.6pt,7.2pt,0,0">
                    <w:txbxContent>
                      <w:p w:rsidR="009B69D8" w:rsidRDefault="006278A7" w14:paraId="280135C9" w14:textId="4C1F907B">
                        <w:pPr>
                          <w:ind w:left="504"/>
                          <w:rPr>
                            <w:b/>
                            <w:bCs/>
                            <w:smallCaps/>
                            <w:color w:val="803C00" w:themeColor="accent2" w:themeShade="80"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mallCaps/>
                            <w:color w:val="803C00" w:themeColor="accent2" w:themeShade="80"/>
                            <w:sz w:val="28"/>
                            <w:szCs w:val="28"/>
                          </w:rPr>
                          <w:t>Рекомендации:</w:t>
                        </w:r>
                      </w:p>
                      <w:p w:rsidR="009B69D8" w:rsidRDefault="006278A7" w14:paraId="08A4582C" w14:textId="2B64EEDC">
                        <w:pPr>
                          <w:pStyle w:val="NoSpacing"/>
                          <w:numPr>
                            <w:ilvl w:val="0"/>
                            <w:numId w:val="4"/>
                          </w:numPr>
                          <w:rPr>
                            <w:color w:val="BF5A00" w:themeColor="accent2" w:themeShade="BF"/>
                            <w:sz w:val="24"/>
                            <w:szCs w:val="24"/>
                          </w:rPr>
                        </w:pPr>
                        <w:r>
                          <w:rPr>
                            <w:color w:val="BF5A00" w:themeColor="accent2" w:themeShade="BF"/>
                            <w:sz w:val="24"/>
                            <w:szCs w:val="24"/>
                          </w:rPr>
                          <w:t>Персонализируйте свои электронные письма для получателей.</w:t>
                        </w:r>
                      </w:p>
                      <w:p w:rsidR="009B69D8" w:rsidRDefault="006278A7" w14:paraId="5F1924E1" w14:textId="7C904A83">
                        <w:pPr>
                          <w:pStyle w:val="NoSpacing"/>
                          <w:numPr>
                            <w:ilvl w:val="0"/>
                            <w:numId w:val="4"/>
                          </w:numPr>
                          <w:rPr>
                            <w:color w:val="BF5A00" w:themeColor="accent2" w:themeShade="BF"/>
                            <w:sz w:val="24"/>
                            <w:szCs w:val="24"/>
                          </w:rPr>
                        </w:pPr>
                        <w:r>
                          <w:rPr>
                            <w:color w:val="BF5A00" w:themeColor="accent2" w:themeShade="BF"/>
                            <w:sz w:val="24"/>
                            <w:szCs w:val="24"/>
                          </w:rPr>
                          <w:t>Используйте логотипы «Полноправного члена» GlobalSkin и GRIDD в своих электронных сообщениях:</w:t>
                        </w:r>
                      </w:p>
                    </w:txbxContent>
                  </v:textbox>
                </v:shape>
                <w10:wrap type="square" anchorx="margin" anchory="page"/>
              </v:group>
            </w:pict>
          </mc:Fallback>
        </mc:AlternateContent>
      </w:r>
    </w:p>
    <w:p w:rsidRPr="0066088E" w:rsidR="009B69D8" w:rsidRDefault="006278A7" w14:paraId="63CFEF50" w14:textId="77777777">
      <w:pPr>
        <w:pStyle w:val="Text"/>
        <w:rPr>
          <w:rStyle w:val="eop"/>
          <w:rFonts w:ascii="Calibri" w:hAnsi="Calibri" w:cs="Calibri"/>
        </w:rPr>
      </w:pPr>
      <w:r w:rsidRPr="0066088E">
        <w:rPr>
          <w:rFonts w:ascii="Calibri" w:hAnsi="Calibri" w:cs="Calibri"/>
          <w:noProof/>
        </w:rPr>
        <w:drawing>
          <wp:anchor distT="0" distB="0" distL="114300" distR="114300" simplePos="0" relativeHeight="251658250" behindDoc="0" locked="0" layoutInCell="1" allowOverlap="1" wp14:anchorId="2F5B8A16" wp14:editId="3CC290A4">
            <wp:simplePos x="0" y="0"/>
            <wp:positionH relativeFrom="column">
              <wp:posOffset>3114459</wp:posOffset>
            </wp:positionH>
            <wp:positionV relativeFrom="paragraph">
              <wp:posOffset>1822690</wp:posOffset>
            </wp:positionV>
            <wp:extent cx="2036445" cy="1155700"/>
            <wp:effectExtent l="0" t="0" r="1905" b="6350"/>
            <wp:wrapSquare wrapText="bothSides"/>
            <wp:docPr id="755806422" name="Picture 755806422" descr="A picture containing text, font, typography, graphics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806422" name="Picture 2" descr="A picture containing text, font, typography, graphics  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6445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6088E">
        <w:rPr>
          <w:rFonts w:ascii="Calibri" w:hAnsi="Calibri" w:cs="Calibri"/>
          <w:noProof/>
        </w:rPr>
        <w:drawing>
          <wp:anchor distT="0" distB="0" distL="114300" distR="114300" simplePos="0" relativeHeight="251658249" behindDoc="0" locked="0" layoutInCell="1" allowOverlap="1" wp14:anchorId="0374864C" wp14:editId="351B2B32">
            <wp:simplePos x="0" y="0"/>
            <wp:positionH relativeFrom="column">
              <wp:posOffset>1613139</wp:posOffset>
            </wp:positionH>
            <wp:positionV relativeFrom="paragraph">
              <wp:posOffset>1754337</wp:posOffset>
            </wp:positionV>
            <wp:extent cx="1190791" cy="1552792"/>
            <wp:effectExtent l="0" t="0" r="9525" b="9525"/>
            <wp:wrapSquare wrapText="bothSides"/>
            <wp:docPr id="1145039796" name="Picture 1145039796" descr="A picture containing text, logo, font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039796" name="Picture 1" descr="A picture containing text, logo, font  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0791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088E">
        <w:rPr>
          <w:rFonts w:ascii="Calibri" w:hAnsi="Calibri" w:cs="Calibri"/>
        </w:rPr>
        <w:br w:type="page"/>
      </w:r>
    </w:p>
    <w:p w:rsidRPr="0066088E" w:rsidR="009B69D8" w:rsidRDefault="009B69D8" w14:paraId="5A439FD3" w14:textId="77777777">
      <w:pPr>
        <w:pStyle w:val="Text"/>
        <w:rPr>
          <w:rStyle w:val="eop"/>
          <w:rFonts w:ascii="Calibri" w:hAnsi="Calibri" w:cs="Calibri"/>
        </w:rPr>
      </w:pPr>
    </w:p>
    <w:p w:rsidRPr="0066088E" w:rsidR="009B69D8" w:rsidP="00DA042D" w:rsidRDefault="006278A7" w14:paraId="0D5355F9" w14:textId="3B1CC879">
      <w:pPr>
        <w:pStyle w:val="Text"/>
        <w:rPr>
          <w:b/>
          <w:color w:val="803C00" w:themeColor="accent2" w:themeShade="80"/>
          <w:sz w:val="32"/>
          <w:szCs w:val="32"/>
        </w:rPr>
      </w:pPr>
      <w:r w:rsidRPr="0066088E">
        <w:rPr>
          <w:b/>
          <w:color w:val="803C00" w:themeColor="accent2" w:themeShade="80"/>
          <w:sz w:val="32"/>
          <w:szCs w:val="32"/>
        </w:rPr>
        <w:t xml:space="preserve">Информационная рассылка / публикация в блоге / содержимое веб-сайта </w:t>
      </w:r>
    </w:p>
    <w:p w:rsidRPr="0066088E" w:rsidR="009B69D8" w:rsidP="00DA042D" w:rsidRDefault="006278A7" w14:paraId="5115D6D8" w14:textId="77777777">
      <w:pPr>
        <w:pStyle w:val="Text"/>
        <w:rPr>
          <w:rFonts w:ascii="Calibri" w:hAnsi="Calibri" w:cs="Calibri"/>
          <w:i/>
          <w:iCs/>
          <w:color w:val="803C00" w:themeColor="accent2" w:themeShade="80"/>
          <w:sz w:val="22"/>
          <w:szCs w:val="22"/>
        </w:rPr>
      </w:pPr>
      <w:r w:rsidRPr="0066088E">
        <w:rPr>
          <w:rFonts w:ascii="Calibri" w:hAnsi="Calibri" w:cs="Calibri"/>
          <w:i/>
          <w:iCs/>
          <w:color w:val="803C00" w:themeColor="accent2" w:themeShade="80"/>
          <w:sz w:val="22"/>
          <w:szCs w:val="22"/>
        </w:rPr>
        <w:t>Общедоступный текст для вашей информационной рассылки или публикации в блоге с приглашением вашего сообщества к участию в исследовании GRIDD</w:t>
      </w:r>
    </w:p>
    <w:p w:rsidRPr="0066088E" w:rsidR="009B69D8" w:rsidP="00DA042D" w:rsidRDefault="009B69D8" w14:paraId="76E21133" w14:textId="77777777">
      <w:pPr>
        <w:rPr>
          <w:rStyle w:val="eop"/>
          <w:rFonts w:ascii="Calibri" w:hAnsi="Calibri" w:cs="Calibri"/>
          <w:sz w:val="22"/>
          <w:szCs w:val="22"/>
        </w:rPr>
      </w:pPr>
    </w:p>
    <w:p w:rsidRPr="0066088E" w:rsidR="009B69D8" w:rsidP="00DA042D" w:rsidRDefault="006278A7" w14:paraId="702C37BF" w14:textId="3AF849BE">
      <w:pPr>
        <w:rPr>
          <w:rStyle w:val="eop"/>
          <w:rFonts w:ascii="Calibri" w:hAnsi="Calibri" w:cs="Calibri"/>
          <w:b/>
          <w:bCs/>
          <w:sz w:val="22"/>
          <w:szCs w:val="22"/>
        </w:rPr>
      </w:pPr>
      <w:r w:rsidRPr="0066088E">
        <w:rPr>
          <w:rStyle w:val="eop"/>
          <w:rFonts w:ascii="Calibri" w:hAnsi="Calibri" w:cs="Calibri"/>
          <w:b/>
          <w:bCs/>
          <w:sz w:val="22"/>
          <w:szCs w:val="22"/>
        </w:rPr>
        <w:t>Версия 1 (288 слов)</w:t>
      </w:r>
    </w:p>
    <w:p w:rsidRPr="0066088E" w:rsidR="009B69D8" w:rsidP="00DA042D" w:rsidRDefault="009B69D8" w14:paraId="2507C3E1" w14:textId="77777777">
      <w:pPr>
        <w:rPr>
          <w:rStyle w:val="eop"/>
          <w:rFonts w:ascii="Calibri" w:hAnsi="Calibri" w:cs="Calibri"/>
          <w:sz w:val="22"/>
          <w:szCs w:val="22"/>
        </w:rPr>
      </w:pPr>
    </w:p>
    <w:p w:rsidRPr="0066088E" w:rsidR="009B69D8" w:rsidP="00DA042D" w:rsidRDefault="006278A7" w14:paraId="2888C272" w14:textId="597ED65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Мы приглашаем вас, как пациента с [ЗАБОЛЕВАНИЕ/СОСТОЯНИЕ], </w:t>
      </w:r>
      <w:r w:rsidRPr="0066088E">
        <w:rPr>
          <w:rFonts w:ascii="Calibri" w:hAnsi="Calibri" w:cs="Calibri"/>
          <w:sz w:val="22"/>
          <w:szCs w:val="22"/>
        </w:rPr>
        <w:t>принять участие в нашем новаторском научном исследовании, проводимом Международным альянсом дерматологических организаций пациентов (также известным как GlobalSkin) в сотрудничестве с исследователями из Университета Кардиффа (Великобритания) и Университетского медицинского центра Гамбург-Эппендорф (Германия).</w:t>
      </w:r>
    </w:p>
    <w:p w:rsidRPr="0066088E" w:rsidR="009B69D8" w:rsidP="00DA042D" w:rsidRDefault="009B69D8" w14:paraId="219859E5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</w:p>
    <w:p w:rsidRPr="0066088E" w:rsidR="009B69D8" w:rsidP="00DA042D" w:rsidRDefault="006278A7" w14:paraId="6CBD6ECB" w14:textId="3F0E6B7B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Целью Глобального исследования влияния дерматологических заболеваний на качество жизни (от англ. Global Research on the Impact of Dermatological Diseases — GRIDD) является сбор глобальных данных о влиянии дерматологических заболеваний на качество жизни пациентов. </w:t>
      </w: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 xml:space="preserve">Для сбора подобных данных мы разработали новый метод оценки пациентами влияния дерматологических заболеваний на качество жизни (от англ. Patient-Reported Impact of Dermatological Diseases — PRIDD), который представляет собой научно обоснованный опросник, позволяющий определить степень влияния заболеваний кожи, волос, ногтей и слизистой оболочки на качество жизни с точки зрения самого пациента. 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Как член альянса GlobalSkin, [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00"/>
        </w:rPr>
        <w:t>​​НАЗВАНИЕ ВАШЕЙ ПАЦИЕНТСКОЙ ОРГАНИЗАЦИИ]​​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 поддерживает этот важный проект. </w:t>
      </w:r>
    </w:p>
    <w:p w:rsidRPr="0066088E" w:rsidR="009B69D8" w:rsidP="00DA042D" w:rsidRDefault="006278A7" w14:paraId="3A506253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color w:val="000000"/>
          <w:sz w:val="22"/>
          <w:szCs w:val="22"/>
        </w:rPr>
        <w:t> </w:t>
      </w:r>
    </w:p>
    <w:p w:rsidRPr="0066088E" w:rsidR="009B69D8" w:rsidP="00DA042D" w:rsidRDefault="006278A7" w14:paraId="38D8D84E" w14:textId="181CFEBB">
      <w:pPr>
        <w:rPr>
          <w:rFonts w:ascii="Calibri" w:hAnsi="Calibri" w:cs="Calibri"/>
          <w:sz w:val="22"/>
          <w:szCs w:val="22"/>
          <w:shd w:val="clear" w:color="auto" w:fill="FFFFFF"/>
        </w:rPr>
      </w:pPr>
      <w:r w:rsidRPr="0066088E">
        <w:rPr>
          <w:rStyle w:val="normaltextrun"/>
          <w:rFonts w:ascii="Calibri" w:hAnsi="Calibri" w:cs="Calibri"/>
          <w:b/>
          <w:bCs/>
          <w:sz w:val="22"/>
          <w:szCs w:val="22"/>
        </w:rPr>
        <w:t>Вы являетесь компетентным лицом в этом вопросе, чье мнение имеет значение!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Благодаря вашему участию клинические врачи, исследователи и лица, принимающие решения, получат истинное представление о влиянии вашего дерматологического заболевания на качество жизни. Собранные данные помогут информировать вовлеченные стороны о необходимости улучшения качества ухода, совершенствования методов лечения и повышения доступности лекарственных средств для пациентов с дерматологическими заболеваниями во всем мире.</w:t>
      </w:r>
    </w:p>
    <w:p w:rsidRPr="0066088E" w:rsidR="009B69D8" w:rsidP="00DA042D" w:rsidRDefault="006278A7" w14:paraId="71EEED1E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P="00DA042D" w:rsidRDefault="006278A7" w14:paraId="760B8E5B" w14:textId="62F0645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 xml:space="preserve">GlobalSkin производит поиск 10 000 человек, подобных вам, которые смогли бы принять участие в исследовании посредством опросного листа, доступного онлайн, заполнение которого займет примерно 10–20 минут. Возможно, вам также будет предложено </w:t>
      </w:r>
      <w:r w:rsidRPr="0066088E">
        <w:rPr>
          <w:rStyle w:val="eop"/>
          <w:rFonts w:ascii="Calibri" w:hAnsi="Calibri" w:cs="Calibri"/>
          <w:sz w:val="22"/>
          <w:szCs w:val="22"/>
        </w:rPr>
        <w:t>заполнить краткую версию опросного листа спустя шесть недель после заполнения первого с целью научного подтверждения эффективности нового метода.</w:t>
      </w:r>
    </w:p>
    <w:p w:rsidRPr="0066088E" w:rsidR="009B69D8" w:rsidP="00DA042D" w:rsidRDefault="009B69D8" w14:paraId="34614001" w14:textId="7777777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00000" w:themeColor="text1"/>
          <w:sz w:val="22"/>
          <w:szCs w:val="22"/>
        </w:rPr>
      </w:pPr>
    </w:p>
    <w:p w:rsidRPr="0066088E" w:rsidR="009B69D8" w:rsidP="00DA042D" w:rsidRDefault="006278A7" w14:paraId="779A1CCE" w14:textId="19790BEB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b/>
          <w:bCs/>
          <w:sz w:val="22"/>
          <w:szCs w:val="22"/>
        </w:rPr>
        <w:t xml:space="preserve">Чтобы принять участие в этом важном исследовании, пожалуйста, перейдите по ссылке ниже: </w:t>
      </w:r>
      <w:hyperlink w:history="1" r:id="rId27">
        <w:r w:rsidRPr="00A60E63" w:rsidR="00DA042D">
          <w:rPr>
            <w:rStyle w:val="Hyperlink"/>
            <w:rFonts w:ascii="Calibri" w:hAnsi="Calibri" w:cs="Calibri"/>
            <w:sz w:val="22"/>
            <w:szCs w:val="22"/>
          </w:rPr>
          <w:t>https://globalskin.org/GRIDDStudy</w:t>
        </w:r>
      </w:hyperlink>
      <w:r w:rsidRPr="0066088E">
        <w:rPr>
          <w:rStyle w:val="normaltextrun"/>
          <w:rFonts w:ascii="Calibri" w:hAnsi="Calibri" w:cs="Calibri"/>
          <w:sz w:val="22"/>
          <w:szCs w:val="22"/>
        </w:rPr>
        <w:t>. Опросный лист будет доступен пациентам онлайн с 5 июня по 2</w:t>
      </w:r>
      <w:r w:rsidR="00043058">
        <w:rPr>
          <w:rStyle w:val="normaltextrun"/>
          <w:rFonts w:ascii="Calibri" w:hAnsi="Calibri" w:cs="Calibri"/>
          <w:sz w:val="22"/>
          <w:szCs w:val="22"/>
          <w:lang w:val="en-US"/>
        </w:rPr>
        <w:t>8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сентября 2023 года. </w:t>
      </w:r>
    </w:p>
    <w:p w:rsidRPr="0066088E" w:rsidR="009B69D8" w:rsidP="00DA042D" w:rsidRDefault="006278A7" w14:paraId="6E4FF036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P="00DA042D" w:rsidRDefault="006278A7" w14:paraId="0BBF3EAF" w14:textId="58FAFDCB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 xml:space="preserve">Просим вас делиться ссылкой на опрос с теми, кто, по вашему мнению, может быть в этом заинтересован. </w:t>
      </w:r>
    </w:p>
    <w:p w:rsidRPr="0066088E" w:rsidR="009B69D8" w:rsidP="00DA042D" w:rsidRDefault="009B69D8" w14:paraId="42D464D0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</w:p>
    <w:p w:rsidRPr="0066088E" w:rsidR="009B69D8" w:rsidP="00DA042D" w:rsidRDefault="006278A7" w14:paraId="699AFB79" w14:textId="472F1E2D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Это исследование получило необходимое одобрение Комитета по этике Университета Кардиффа. Для получения дополнительной информации об исследовании GRIDD или GlobalSkin посетите веб-сайт </w:t>
      </w:r>
      <w:r w:rsidRPr="0066088E">
        <w:rPr>
          <w:rFonts w:ascii="Calibri" w:hAnsi="Calibri" w:cs="Calibri"/>
          <w:color w:val="0000FF"/>
          <w:sz w:val="22"/>
          <w:szCs w:val="22"/>
        </w:rPr>
        <w:t>https://globalskin.org</w:t>
      </w:r>
      <w:r w:rsidR="00DA042D">
        <w:rPr>
          <w:rFonts w:ascii="Calibri" w:hAnsi="Calibri" w:cs="Calibri"/>
          <w:color w:val="0000FF"/>
          <w:sz w:val="22"/>
          <w:szCs w:val="22"/>
          <w:lang w:val="en-US"/>
        </w:rPr>
        <w:t>/research</w:t>
      </w:r>
      <w:r w:rsidRPr="0066088E">
        <w:t>.</w:t>
      </w:r>
    </w:p>
    <w:p w:rsidRPr="0066088E" w:rsidR="009B69D8" w:rsidRDefault="009B69D8" w14:paraId="2DA07843" w14:textId="77777777">
      <w:pPr>
        <w:pStyle w:val="Default"/>
        <w:spacing w:line="276" w:lineRule="auto"/>
        <w:rPr>
          <w:rFonts w:ascii="Calibri" w:hAnsi="Calibri" w:cs="Calibri"/>
          <w:b/>
          <w:bCs/>
          <w:sz w:val="22"/>
          <w:szCs w:val="22"/>
        </w:rPr>
      </w:pPr>
    </w:p>
    <w:p w:rsidRPr="0066088E" w:rsidR="009B69D8" w:rsidRDefault="009B69D8" w14:paraId="5950D2A7" w14:textId="77777777">
      <w:pPr>
        <w:spacing w:line="276" w:lineRule="auto"/>
        <w:rPr>
          <w:rStyle w:val="eop"/>
          <w:rFonts w:ascii="Calibri" w:hAnsi="Calibri" w:cs="Calibri"/>
          <w:b/>
          <w:bCs/>
          <w:sz w:val="22"/>
          <w:szCs w:val="22"/>
        </w:rPr>
      </w:pPr>
    </w:p>
    <w:p w:rsidRPr="0066088E" w:rsidR="009B69D8" w:rsidRDefault="006278A7" w14:paraId="1F5A198E" w14:textId="77777777">
      <w:pPr>
        <w:rPr>
          <w:rStyle w:val="eop"/>
          <w:rFonts w:ascii="Calibri" w:hAnsi="Calibri" w:cs="Calibri"/>
          <w:b/>
          <w:bCs/>
        </w:rPr>
      </w:pPr>
      <w:r w:rsidRPr="0066088E">
        <w:rPr>
          <w:rStyle w:val="eop"/>
          <w:rFonts w:ascii="Calibri" w:hAnsi="Calibri" w:cs="Calibri"/>
          <w:b/>
          <w:bCs/>
        </w:rPr>
        <w:br w:type="page"/>
      </w:r>
    </w:p>
    <w:p w:rsidRPr="0066088E" w:rsidR="009B69D8" w:rsidRDefault="009B69D8" w14:paraId="4F90714C" w14:textId="77777777">
      <w:pPr>
        <w:rPr>
          <w:rStyle w:val="eop"/>
          <w:rFonts w:ascii="Calibri" w:hAnsi="Calibri" w:cs="Calibri"/>
          <w:b/>
          <w:bCs/>
        </w:rPr>
      </w:pPr>
    </w:p>
    <w:p w:rsidRPr="0066088E" w:rsidR="009B69D8" w:rsidRDefault="009B69D8" w14:paraId="76B050DE" w14:textId="77777777">
      <w:pPr>
        <w:rPr>
          <w:rStyle w:val="eop"/>
          <w:rFonts w:ascii="Calibri" w:hAnsi="Calibri" w:cs="Calibri"/>
          <w:b/>
          <w:bCs/>
        </w:rPr>
      </w:pPr>
    </w:p>
    <w:p w:rsidRPr="0066088E" w:rsidR="009B69D8" w:rsidRDefault="006278A7" w14:paraId="1B75ADFA" w14:textId="7357499F">
      <w:pPr>
        <w:rPr>
          <w:rStyle w:val="eop"/>
          <w:rFonts w:ascii="Calibri" w:hAnsi="Calibri" w:cs="Calibri"/>
          <w:b/>
          <w:bCs/>
        </w:rPr>
      </w:pPr>
      <w:r w:rsidRPr="0066088E">
        <w:rPr>
          <w:rStyle w:val="eop"/>
          <w:rFonts w:ascii="Calibri" w:hAnsi="Calibri" w:cs="Calibri"/>
          <w:b/>
          <w:bCs/>
        </w:rPr>
        <w:t>Версия 2 (159 слов)</w:t>
      </w:r>
    </w:p>
    <w:p w:rsidRPr="0066088E" w:rsidR="009B69D8" w:rsidRDefault="009B69D8" w14:paraId="0CA0210C" w14:textId="77777777">
      <w:pPr>
        <w:rPr>
          <w:rStyle w:val="eop"/>
          <w:rFonts w:ascii="Calibri" w:hAnsi="Calibri" w:cs="Calibri"/>
        </w:rPr>
      </w:pPr>
    </w:p>
    <w:p w:rsidRPr="0066088E" w:rsidR="009B69D8" w:rsidRDefault="006278A7" w14:paraId="762078F0" w14:textId="142C60BB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Мы приглашаем вас, как пациента с [ЗАБОЛЕВАНИЕ/СОСТОЯНИЕ], </w:t>
      </w:r>
      <w:r w:rsidRPr="0066088E">
        <w:rPr>
          <w:rFonts w:ascii="Calibri" w:hAnsi="Calibri" w:cs="Calibri"/>
          <w:sz w:val="22"/>
          <w:szCs w:val="22"/>
        </w:rPr>
        <w:t>принять участие в нашем новаторском научном исследовании, проводимом Международным альянсом дерматологических организаций пациентов (также известным как GlobalSkin) в сотрудничестве с исследователями из Университета Кардиффа (Великобритания) и Университетского медицинского центра Гамбург-Эппендорф (Германия).</w:t>
      </w:r>
    </w:p>
    <w:p w:rsidRPr="0066088E" w:rsidR="009B69D8" w:rsidRDefault="009B69D8" w14:paraId="56CC7623" w14:textId="7777777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</w:p>
    <w:p w:rsidRPr="0066088E" w:rsidR="009B69D8" w:rsidRDefault="006278A7" w14:paraId="7CDD0CBB" w14:textId="69D48BAE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>Как член альянса GlobalSkin, [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00"/>
        </w:rPr>
        <w:t>​​НАЗВАНИЕ ВАШЕЙ ПАЦИЕНТСКОЙ ОРГАНИЗАЦИИ]​​</w:t>
      </w:r>
      <w:r w:rsidRPr="0066088E">
        <w:rPr>
          <w:rStyle w:val="normaltextrun"/>
          <w:rFonts w:ascii="Calibri" w:hAnsi="Calibri" w:cs="Calibri"/>
          <w:color w:val="000000"/>
          <w:sz w:val="22"/>
          <w:szCs w:val="22"/>
        </w:rPr>
        <w:t xml:space="preserve"> поддерживает этот важный проект. </w:t>
      </w:r>
    </w:p>
    <w:p w:rsidRPr="0066088E" w:rsidR="009B69D8" w:rsidRDefault="006278A7" w14:paraId="473E50FA" w14:textId="77777777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color w:val="000000"/>
          <w:sz w:val="22"/>
          <w:szCs w:val="22"/>
        </w:rPr>
        <w:t> </w:t>
      </w:r>
    </w:p>
    <w:p w:rsidRPr="0066088E" w:rsidR="009B69D8" w:rsidRDefault="006278A7" w14:paraId="3CB56827" w14:textId="5FA3CE6A">
      <w:pPr>
        <w:spacing w:line="276" w:lineRule="auto"/>
        <w:rPr>
          <w:rFonts w:ascii="Calibri" w:hAnsi="Calibri" w:cs="Calibri"/>
          <w:sz w:val="22"/>
          <w:szCs w:val="22"/>
          <w:shd w:val="clear" w:color="auto" w:fill="FFFFFF"/>
        </w:rPr>
      </w:pPr>
      <w:r w:rsidRPr="0066088E">
        <w:rPr>
          <w:rStyle w:val="normaltextrun"/>
          <w:rFonts w:ascii="Calibri" w:hAnsi="Calibri" w:cs="Calibri"/>
          <w:b/>
          <w:bCs/>
          <w:sz w:val="22"/>
          <w:szCs w:val="22"/>
        </w:rPr>
        <w:t>Вы являетесь компетентным лицом в этом вопросе, чье мнение имеет значение!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Благодаря вашему участию будут получены данные об истинном влиянии вашего дерматологического заболевания на качество жизни, что поможет информировать вовлеченные стороны о необходимости улучшения качества ухода, совершенствования методов лечения и повышения доступности лекарственных средств для пациентов с дерматологическими заболеваниями во всем мире.</w:t>
      </w:r>
    </w:p>
    <w:p w:rsidRPr="0066088E" w:rsidR="009B69D8" w:rsidRDefault="006278A7" w14:paraId="16697823" w14:textId="77777777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eop"/>
          <w:rFonts w:ascii="Calibri" w:hAnsi="Calibri" w:cs="Calibri"/>
          <w:sz w:val="22"/>
          <w:szCs w:val="22"/>
        </w:rPr>
        <w:t> </w:t>
      </w:r>
    </w:p>
    <w:p w:rsidRPr="0066088E" w:rsidR="009B69D8" w:rsidRDefault="006278A7" w14:paraId="673293A1" w14:textId="009B8E6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Calibri" w:hAnsi="Calibri" w:cs="Calibri"/>
          <w:color w:val="000000"/>
          <w:sz w:val="22"/>
          <w:szCs w:val="22"/>
        </w:rPr>
      </w:pPr>
      <w:r w:rsidRPr="0066088E">
        <w:rPr>
          <w:rStyle w:val="normaltextrun"/>
          <w:rFonts w:ascii="Calibri" w:hAnsi="Calibri" w:cs="Calibri"/>
          <w:color w:val="000000" w:themeColor="text1"/>
          <w:sz w:val="22"/>
          <w:szCs w:val="22"/>
        </w:rPr>
        <w:t xml:space="preserve">GlobalSkin производит поиск 10 000 человек, подобных вам, которые смогли бы принять участие в исследовании посредством опросного листа, доступного онлайн, заполнение которого займет примерно 10–20 минут, и, возможно, еще одного опроса </w:t>
      </w:r>
      <w:r w:rsidRPr="0066088E">
        <w:rPr>
          <w:rStyle w:val="eop"/>
          <w:rFonts w:ascii="Calibri" w:hAnsi="Calibri" w:cs="Calibri"/>
          <w:sz w:val="22"/>
          <w:szCs w:val="22"/>
        </w:rPr>
        <w:t>шесть месяцев спустя.</w:t>
      </w:r>
    </w:p>
    <w:p w:rsidRPr="0066088E" w:rsidR="009B69D8" w:rsidRDefault="009B69D8" w14:paraId="1A567B2E" w14:textId="7777777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Calibri" w:hAnsi="Calibri" w:cs="Calibri"/>
          <w:color w:val="000000" w:themeColor="text1"/>
          <w:sz w:val="22"/>
          <w:szCs w:val="22"/>
        </w:rPr>
      </w:pPr>
    </w:p>
    <w:p w:rsidRPr="0066088E" w:rsidR="009B69D8" w:rsidRDefault="006278A7" w14:paraId="02C05893" w14:textId="2D095E05">
      <w:pPr>
        <w:pStyle w:val="paragraph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6088E">
        <w:rPr>
          <w:rStyle w:val="normaltextrun"/>
          <w:rFonts w:ascii="Calibri" w:hAnsi="Calibri" w:cs="Calibri"/>
          <w:b/>
          <w:bCs/>
          <w:sz w:val="22"/>
          <w:szCs w:val="22"/>
        </w:rPr>
        <w:t xml:space="preserve">Чтобы принять участие в этом важном исследовании, пожалуйста, перейдите по ссылке ниже: </w:t>
      </w:r>
      <w:hyperlink w:history="1" r:id="rId28">
        <w:r w:rsidRPr="00A60E63" w:rsidR="00A605B2">
          <w:rPr>
            <w:rStyle w:val="Hyperlink"/>
            <w:rFonts w:ascii="Calibri" w:hAnsi="Calibri" w:cs="Calibri"/>
            <w:sz w:val="22"/>
            <w:szCs w:val="22"/>
          </w:rPr>
          <w:t>https://globalskin.org/GRIDDStudy</w:t>
        </w:r>
      </w:hyperlink>
      <w:r w:rsidR="00A605B2">
        <w:rPr>
          <w:rStyle w:val="Hyperlink"/>
          <w:rFonts w:ascii="Calibri" w:hAnsi="Calibri" w:cs="Calibri"/>
          <w:sz w:val="22"/>
          <w:szCs w:val="22"/>
          <w:lang w:val="en-US"/>
        </w:rPr>
        <w:t xml:space="preserve">. </w:t>
      </w:r>
      <w:r w:rsidRPr="0066088E">
        <w:rPr>
          <w:rStyle w:val="normaltextrun"/>
          <w:rFonts w:ascii="Calibri" w:hAnsi="Calibri" w:cs="Calibri"/>
          <w:sz w:val="22"/>
          <w:szCs w:val="22"/>
        </w:rPr>
        <w:t>Опросный лист будет доступен онлайн с 5 июня по 2</w:t>
      </w:r>
      <w:r w:rsidR="00043058">
        <w:rPr>
          <w:rStyle w:val="normaltextrun"/>
          <w:rFonts w:ascii="Calibri" w:hAnsi="Calibri" w:cs="Calibri"/>
          <w:sz w:val="22"/>
          <w:szCs w:val="22"/>
          <w:lang w:val="en-US"/>
        </w:rPr>
        <w:t>8</w:t>
      </w:r>
      <w:r w:rsidRPr="0066088E">
        <w:rPr>
          <w:rStyle w:val="normaltextrun"/>
          <w:rFonts w:ascii="Calibri" w:hAnsi="Calibri" w:cs="Calibri"/>
          <w:sz w:val="22"/>
          <w:szCs w:val="22"/>
        </w:rPr>
        <w:t xml:space="preserve"> сентября 2023 года. </w:t>
      </w:r>
    </w:p>
    <w:p w:rsidRPr="0066088E" w:rsidR="009B69D8" w:rsidRDefault="006278A7" w14:paraId="2812B01C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</w:rPr>
      </w:pPr>
      <w:r w:rsidRPr="0066088E">
        <w:rPr>
          <w:rStyle w:val="eop"/>
          <w:rFonts w:ascii="Calibri" w:hAnsi="Calibri" w:cs="Calibri"/>
        </w:rPr>
        <w:t> </w:t>
      </w:r>
    </w:p>
    <w:p w:rsidRPr="0066088E" w:rsidR="009B69D8" w:rsidRDefault="009B69D8" w14:paraId="271B78B4" w14:textId="77777777">
      <w:pPr>
        <w:pStyle w:val="Default"/>
        <w:rPr>
          <w:rFonts w:asciiTheme="minorHAnsi" w:hAnsiTheme="minorHAnsi"/>
          <w:b/>
          <w:bCs/>
          <w:sz w:val="22"/>
          <w:szCs w:val="22"/>
        </w:rPr>
      </w:pPr>
    </w:p>
    <w:p w:rsidRPr="0066088E" w:rsidR="009B69D8" w:rsidRDefault="009B69D8" w14:paraId="60E411B9" w14:textId="77777777">
      <w:pPr>
        <w:pStyle w:val="Default"/>
        <w:rPr>
          <w:rFonts w:asciiTheme="minorHAnsi" w:hAnsiTheme="minorHAnsi"/>
          <w:b/>
          <w:bCs/>
          <w:sz w:val="22"/>
          <w:szCs w:val="22"/>
        </w:rPr>
      </w:pPr>
    </w:p>
    <w:p w:rsidRPr="0066088E" w:rsidR="009B69D8" w:rsidRDefault="006278A7" w14:paraId="2C8ED928" w14:textId="28A2D133">
      <w:pPr>
        <w:rPr>
          <w:rStyle w:val="eop"/>
          <w:rFonts w:cs="Calibri"/>
          <w:sz w:val="22"/>
          <w:szCs w:val="22"/>
        </w:rPr>
      </w:pPr>
      <w:r w:rsidRPr="0066088E">
        <w:rPr>
          <w:noProof/>
          <w:sz w:val="22"/>
          <w:szCs w:val="22"/>
        </w:rPr>
        <w:drawing>
          <wp:anchor distT="0" distB="0" distL="114300" distR="114300" simplePos="0" relativeHeight="251658244" behindDoc="0" locked="0" layoutInCell="1" allowOverlap="1" wp14:anchorId="4FE3471C" wp14:editId="0E0CA6ED">
            <wp:simplePos x="0" y="0"/>
            <wp:positionH relativeFrom="margin">
              <wp:align>center</wp:align>
            </wp:positionH>
            <wp:positionV relativeFrom="paragraph">
              <wp:posOffset>38124</wp:posOffset>
            </wp:positionV>
            <wp:extent cx="5003322" cy="3752491"/>
            <wp:effectExtent l="0" t="0" r="6985" b="635"/>
            <wp:wrapNone/>
            <wp:docPr id="1020671674" name="Picture 1020671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671674" name="Picture 1020671674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3322" cy="37524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6088E">
        <w:rPr>
          <w:rFonts w:cs="Calibri"/>
          <w:color w:val="0000FF"/>
          <w:sz w:val="22"/>
          <w:szCs w:val="22"/>
        </w:rPr>
        <w:t xml:space="preserve"> </w:t>
      </w:r>
      <w:r w:rsidRPr="0066088E">
        <w:rPr>
          <w:rStyle w:val="eop"/>
          <w:rFonts w:cs="Calibri"/>
          <w:sz w:val="22"/>
          <w:szCs w:val="22"/>
        </w:rPr>
        <w:br w:type="page"/>
      </w:r>
    </w:p>
    <w:p w:rsidRPr="0066088E" w:rsidR="009B69D8" w:rsidRDefault="009B69D8" w14:paraId="53F475CC" w14:textId="77777777">
      <w:pPr>
        <w:rPr>
          <w:rStyle w:val="eop"/>
          <w:rFonts w:ascii="Calibri" w:hAnsi="Calibri" w:cs="Calibri"/>
        </w:rPr>
      </w:pPr>
    </w:p>
    <w:p w:rsidRPr="0066088E" w:rsidR="009B69D8" w:rsidRDefault="006278A7" w14:paraId="2D4301D4" w14:textId="0500D029">
      <w:pPr>
        <w:pStyle w:val="Text"/>
        <w:rPr>
          <w:b/>
          <w:color w:val="803C00" w:themeColor="accent2" w:themeShade="80"/>
          <w:sz w:val="32"/>
          <w:szCs w:val="32"/>
        </w:rPr>
      </w:pPr>
      <w:r w:rsidRPr="0066088E">
        <w:rPr>
          <w:b/>
          <w:color w:val="803C00" w:themeColor="accent2" w:themeShade="80"/>
          <w:sz w:val="32"/>
          <w:szCs w:val="32"/>
        </w:rPr>
        <w:t>Публикации в социальных сетях</w:t>
      </w:r>
    </w:p>
    <w:p w:rsidRPr="0066088E" w:rsidR="009B69D8" w:rsidRDefault="006278A7" w14:paraId="63E42A91" w14:textId="68EB9D5D">
      <w:pPr>
        <w:pStyle w:val="Text"/>
        <w:rPr>
          <w:rFonts w:ascii="Calibri" w:hAnsi="Calibri" w:cs="Calibri"/>
          <w:i/>
          <w:iCs/>
          <w:color w:val="803C00" w:themeColor="accent2" w:themeShade="80"/>
          <w:sz w:val="24"/>
          <w:szCs w:val="24"/>
        </w:rPr>
      </w:pPr>
      <w:r w:rsidRPr="0066088E">
        <w:rPr>
          <w:rFonts w:ascii="Calibri" w:hAnsi="Calibri" w:cs="Calibri"/>
          <w:i/>
          <w:iCs/>
          <w:color w:val="803C00" w:themeColor="accent2" w:themeShade="80"/>
          <w:sz w:val="24"/>
          <w:szCs w:val="24"/>
        </w:rPr>
        <w:t xml:space="preserve">Используйте эти визуальные и текстовые подсказки на ваших каналах в социальных сетях. </w:t>
      </w:r>
    </w:p>
    <w:p w:rsidRPr="0066088E" w:rsidR="009B69D8" w:rsidRDefault="009B69D8" w14:paraId="50D13CE0" w14:textId="77777777">
      <w:pPr>
        <w:rPr>
          <w:rFonts w:ascii="Calibri" w:hAnsi="Calibri" w:cs="Calibri"/>
          <w:b/>
          <w:bCs/>
        </w:rPr>
      </w:pPr>
    </w:p>
    <w:p w:rsidRPr="0066088E" w:rsidR="009B69D8" w:rsidRDefault="006278A7" w14:paraId="3D3043D2" w14:textId="7E48C955">
      <w:pPr>
        <w:autoSpaceDE w:val="0"/>
        <w:autoSpaceDN w:val="0"/>
        <w:adjustRightInd w:val="0"/>
        <w:rPr>
          <w:rFonts w:ascii="Calibri" w:hAnsi="Calibri" w:cs="Calibri"/>
          <w:color w:val="000000"/>
          <w:sz w:val="22"/>
          <w:szCs w:val="22"/>
        </w:rPr>
      </w:pPr>
      <w:r w:rsidRPr="0066088E">
        <w:rPr>
          <w:rFonts w:ascii="Calibri" w:hAnsi="Calibri" w:cs="Calibri"/>
          <w:color w:val="000000"/>
          <w:sz w:val="22"/>
          <w:szCs w:val="22"/>
        </w:rPr>
        <w:t xml:space="preserve">Альянс GlobalSkin подготовил публикации для социальных сетей, которые вы можете использовать для информирования своего сообщества пациентов. Пожалуйста, не забудьте отметить нашу организацию в каждой публикации в зависимости от используемой вами платформы. Все изображения вы можете загрузить с </w:t>
      </w:r>
      <w:hyperlink w:history="1" r:id="rId30">
        <w:r w:rsidRPr="004167B4">
          <w:rPr>
            <w:rStyle w:val="Hyperlink"/>
            <w:rFonts w:ascii="Calibri" w:hAnsi="Calibri" w:cs="Calibri"/>
            <w:sz w:val="22"/>
            <w:szCs w:val="22"/>
          </w:rPr>
          <w:t>веб-сайта GlobalSkin</w:t>
        </w:r>
      </w:hyperlink>
      <w:r w:rsidRPr="0066088E">
        <w:rPr>
          <w:rFonts w:ascii="Calibri" w:hAnsi="Calibri" w:cs="Calibri"/>
          <w:color w:val="000000"/>
          <w:sz w:val="22"/>
          <w:szCs w:val="22"/>
        </w:rPr>
        <w:t xml:space="preserve">. Используйте хэштег #GRIDDStudy в своих публикациях. </w:t>
      </w:r>
    </w:p>
    <w:p w:rsidRPr="0066088E" w:rsidR="009B69D8" w:rsidRDefault="006278A7" w14:paraId="63AF200C" w14:textId="0B685923">
      <w:pPr>
        <w:autoSpaceDE w:val="0"/>
        <w:autoSpaceDN w:val="0"/>
        <w:adjustRightInd w:val="0"/>
        <w:rPr>
          <w:rFonts w:ascii="Calibri" w:hAnsi="Calibri" w:cs="Calibri"/>
          <w:color w:val="4040FF"/>
          <w:sz w:val="22"/>
          <w:szCs w:val="22"/>
        </w:rPr>
      </w:pPr>
      <w:r w:rsidRPr="0066088E">
        <w:rPr>
          <w:rFonts w:ascii="Calibri" w:hAnsi="Calibri" w:cs="Calibri"/>
          <w:b/>
          <w:bCs/>
          <w:color w:val="000000"/>
          <w:sz w:val="22"/>
          <w:szCs w:val="22"/>
        </w:rPr>
        <w:t xml:space="preserve">Facebook: </w:t>
      </w:r>
      <w:r w:rsidRPr="0066088E">
        <w:rPr>
          <w:rFonts w:ascii="Calibri" w:hAnsi="Calibri" w:cs="Calibri"/>
          <w:color w:val="4040FF"/>
          <w:sz w:val="22"/>
          <w:szCs w:val="22"/>
        </w:rPr>
        <w:t>@IADPOforGlobalSkin</w:t>
      </w:r>
    </w:p>
    <w:p w:rsidRPr="0066088E" w:rsidR="009B69D8" w:rsidRDefault="006278A7" w14:paraId="506D5568" w14:textId="77777777">
      <w:pPr>
        <w:autoSpaceDE w:val="0"/>
        <w:autoSpaceDN w:val="0"/>
        <w:adjustRightInd w:val="0"/>
        <w:rPr>
          <w:rFonts w:ascii="Calibri" w:hAnsi="Calibri" w:cs="Calibri"/>
          <w:color w:val="4040FF"/>
          <w:sz w:val="22"/>
          <w:szCs w:val="22"/>
        </w:rPr>
      </w:pPr>
      <w:r w:rsidRPr="0066088E">
        <w:rPr>
          <w:rFonts w:ascii="Calibri" w:hAnsi="Calibri" w:cs="Calibri"/>
          <w:b/>
          <w:bCs/>
          <w:color w:val="000000"/>
          <w:sz w:val="22"/>
          <w:szCs w:val="22"/>
        </w:rPr>
        <w:t xml:space="preserve">Twitter: </w:t>
      </w:r>
      <w:r w:rsidRPr="0066088E">
        <w:rPr>
          <w:rFonts w:ascii="Calibri" w:hAnsi="Calibri" w:cs="Calibri"/>
          <w:color w:val="4040FF"/>
          <w:sz w:val="22"/>
          <w:szCs w:val="22"/>
        </w:rPr>
        <w:t>@IADPO</w:t>
      </w:r>
    </w:p>
    <w:p w:rsidRPr="0066088E" w:rsidR="009B69D8" w:rsidRDefault="006278A7" w14:paraId="0D7269F3" w14:textId="77777777">
      <w:pPr>
        <w:autoSpaceDE w:val="0"/>
        <w:autoSpaceDN w:val="0"/>
        <w:adjustRightInd w:val="0"/>
        <w:rPr>
          <w:rFonts w:ascii="Calibri" w:hAnsi="Calibri" w:cs="Calibri"/>
          <w:color w:val="0000FF"/>
          <w:sz w:val="22"/>
          <w:szCs w:val="22"/>
        </w:rPr>
      </w:pPr>
      <w:r w:rsidRPr="0066088E">
        <w:rPr>
          <w:rFonts w:ascii="Calibri" w:hAnsi="Calibri" w:cs="Calibri"/>
          <w:b/>
          <w:bCs/>
          <w:color w:val="000000"/>
          <w:sz w:val="22"/>
          <w:szCs w:val="22"/>
        </w:rPr>
        <w:t xml:space="preserve">LinkedIn: </w:t>
      </w:r>
      <w:r w:rsidRPr="0066088E">
        <w:rPr>
          <w:rFonts w:ascii="Calibri" w:hAnsi="Calibri" w:cs="Calibri"/>
          <w:color w:val="0000FF"/>
          <w:sz w:val="22"/>
          <w:szCs w:val="22"/>
        </w:rPr>
        <w:t xml:space="preserve">https://www.linkedin.com/company/international-alliance-dermatology-patient-organisation---iadpo/ </w:t>
      </w:r>
    </w:p>
    <w:p w:rsidRPr="0066088E" w:rsidR="009B69D8" w:rsidRDefault="006278A7" w14:paraId="40AF5927" w14:textId="6FB48FA3">
      <w:pPr>
        <w:rPr>
          <w:rFonts w:ascii="Calibri" w:hAnsi="Calibri" w:cs="Calibri"/>
          <w:color w:val="4040FF"/>
          <w:sz w:val="22"/>
          <w:szCs w:val="22"/>
        </w:rPr>
      </w:pPr>
      <w:r w:rsidRPr="0066088E">
        <w:rPr>
          <w:rFonts w:ascii="Calibri" w:hAnsi="Calibri" w:cs="Calibri"/>
          <w:b/>
          <w:bCs/>
          <w:color w:val="000000"/>
          <w:sz w:val="22"/>
          <w:szCs w:val="22"/>
        </w:rPr>
        <w:t xml:space="preserve">Instagram: </w:t>
      </w:r>
      <w:r w:rsidRPr="0066088E">
        <w:rPr>
          <w:rFonts w:ascii="Calibri" w:hAnsi="Calibri" w:cs="Calibri"/>
          <w:color w:val="4040FF"/>
          <w:sz w:val="22"/>
          <w:szCs w:val="22"/>
        </w:rPr>
        <w:t>@GlobalSkin_IADPO</w:t>
      </w:r>
    </w:p>
    <w:p w:rsidRPr="0066088E" w:rsidR="009B69D8" w:rsidRDefault="009B69D8" w14:paraId="17A23F5F" w14:textId="77777777">
      <w:pPr>
        <w:rPr>
          <w:rFonts w:ascii="Calibri" w:hAnsi="Calibri" w:cs="Calibri"/>
          <w:b/>
          <w:bCs/>
          <w:sz w:val="22"/>
          <w:szCs w:val="22"/>
        </w:rPr>
      </w:pPr>
    </w:p>
    <w:tbl>
      <w:tblPr>
        <w:tblStyle w:val="TableGrid"/>
        <w:tblW w:w="10798" w:type="dxa"/>
        <w:tblInd w:w="-455" w:type="dxa"/>
        <w:tblLook w:val="04A0" w:firstRow="1" w:lastRow="0" w:firstColumn="1" w:lastColumn="0" w:noHBand="0" w:noVBand="1"/>
      </w:tblPr>
      <w:tblGrid>
        <w:gridCol w:w="7538"/>
        <w:gridCol w:w="3260"/>
      </w:tblGrid>
      <w:tr w:rsidRPr="0066088E" w:rsidR="00F26026" w:rsidTr="00491732" w14:paraId="6A15867A" w14:textId="77777777">
        <w:tc>
          <w:tcPr>
            <w:tcW w:w="7538" w:type="dxa"/>
            <w:shd w:val="clear" w:color="auto" w:fill="FFAE66" w:themeFill="accent2" w:themeFillTint="99"/>
          </w:tcPr>
          <w:p w:rsidRPr="0066088E" w:rsidR="009B69D8" w:rsidRDefault="006278A7" w14:paraId="5C008D0A" w14:textId="71E7C15E">
            <w:pPr>
              <w:rPr>
                <w:rFonts w:ascii="Calibri" w:hAnsi="Calibri" w:cs="Calibri"/>
                <w:b/>
                <w:bCs/>
              </w:rPr>
            </w:pPr>
            <w:r w:rsidRPr="0066088E">
              <w:rPr>
                <w:rFonts w:ascii="Calibri" w:hAnsi="Calibri" w:cs="Calibri"/>
                <w:b/>
                <w:bCs/>
              </w:rPr>
              <w:t>Текст публикации</w:t>
            </w:r>
          </w:p>
        </w:tc>
        <w:tc>
          <w:tcPr>
            <w:tcW w:w="3260" w:type="dxa"/>
            <w:shd w:val="clear" w:color="auto" w:fill="FFAE66" w:themeFill="accent2" w:themeFillTint="99"/>
          </w:tcPr>
          <w:p w:rsidRPr="0066088E" w:rsidR="009B69D8" w:rsidRDefault="006278A7" w14:paraId="1C2F9FE3" w14:textId="0D3F583F">
            <w:pPr>
              <w:rPr>
                <w:rFonts w:ascii="Calibri" w:hAnsi="Calibri" w:cs="Calibri"/>
                <w:b/>
                <w:bCs/>
              </w:rPr>
            </w:pPr>
            <w:r w:rsidRPr="0066088E">
              <w:rPr>
                <w:rFonts w:ascii="Calibri" w:hAnsi="Calibri" w:cs="Calibri"/>
                <w:b/>
                <w:bCs/>
              </w:rPr>
              <w:t>Изображение</w:t>
            </w:r>
          </w:p>
        </w:tc>
      </w:tr>
      <w:tr w:rsidRPr="0066088E" w:rsidR="00F26026" w:rsidTr="00491732" w14:paraId="4D302988" w14:textId="77777777">
        <w:tc>
          <w:tcPr>
            <w:tcW w:w="7538" w:type="dxa"/>
          </w:tcPr>
          <w:p w:rsidRPr="00491732" w:rsidR="009B69D8" w:rsidRDefault="006278A7" w14:paraId="1A715DB4" w14:textId="1E398B14">
            <w:pPr>
              <w:rPr>
                <w:rFonts w:ascii="Calibri" w:hAnsi="Calibri" w:cs="Calibri" w:eastAsiaTheme="minorEastAsia"/>
                <w:sz w:val="18"/>
                <w:szCs w:val="18"/>
              </w:rPr>
            </w:pPr>
            <w:r w:rsidRPr="00491732">
              <w:rPr>
                <w:rFonts w:ascii="Calibri" w:hAnsi="Calibri" w:cs="Calibri" w:eastAsiaTheme="minorEastAsia"/>
                <w:color w:val="000000" w:themeColor="text1"/>
                <w:sz w:val="18"/>
                <w:szCs w:val="18"/>
              </w:rPr>
              <w:t xml:space="preserve">GlobalSkin призывает пациентов с дерматологическими заболеваниями к участию в исследовании GRIDD, в ходе которого будет производиться сбор глобальных данных о влиянии дерматологических заболеваний на качество жизни. Участники должны будут принять участие в кратком опросе, который займет 10–20 минут (опрос доступен на 17 языках). Собранные данные обеспечат ведение информационно-разъяснительной работы на местном, национальном и международном уровнях с целью проведения большего количества исследований, повышения эффективности лечения и совершенствования политики в области здравоохранения, что, в конечном итоге, приведет к улучшению качества жизни пациентов с дерматологическими заболеваниями. Подробнее: </w:t>
            </w:r>
            <w:hyperlink w:history="1" r:id="rId31">
              <w:r w:rsidRPr="00A60E63" w:rsidR="004A48A0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https://globalskin.org/GRIDDStudy</w:t>
              </w:r>
            </w:hyperlink>
            <w:r w:rsidR="004A48A0">
              <w:rPr>
                <w:rStyle w:val="Hyperlink"/>
                <w:rFonts w:ascii="Calibri" w:hAnsi="Calibri" w:cs="Calibri"/>
                <w:sz w:val="22"/>
                <w:szCs w:val="22"/>
                <w:lang w:val="en-US"/>
              </w:rPr>
              <w:t xml:space="preserve"> </w:t>
            </w:r>
            <w:r w:rsidRPr="00491732">
              <w:rPr>
                <w:rFonts w:ascii="Calibri" w:hAnsi="Calibri" w:cs="Calibri" w:eastAsiaTheme="minorEastAsia"/>
                <w:sz w:val="18"/>
                <w:szCs w:val="18"/>
              </w:rPr>
              <w:t>#GRIDDStudy</w:t>
            </w:r>
          </w:p>
          <w:p w:rsidRPr="00491732" w:rsidR="009B69D8" w:rsidRDefault="009B69D8" w14:paraId="56D4ED4E" w14:textId="202A865D">
            <w:pPr>
              <w:rPr>
                <w:rFonts w:ascii="Calibri" w:hAnsi="Calibri" w:cs="Calibri" w:eastAsiaTheme="minorEastAsia"/>
                <w:sz w:val="18"/>
                <w:szCs w:val="18"/>
              </w:rPr>
            </w:pPr>
          </w:p>
        </w:tc>
        <w:tc>
          <w:tcPr>
            <w:tcW w:w="3260" w:type="dxa"/>
          </w:tcPr>
          <w:p w:rsidRPr="0066088E" w:rsidR="009B69D8" w:rsidRDefault="00F26026" w14:paraId="41A0B442" w14:textId="491DBF39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  <w:noProof/>
              </w:rPr>
              <w:drawing>
                <wp:inline distT="0" distB="0" distL="0" distR="0" wp14:anchorId="153DCBBF" wp14:editId="60BAD8C6">
                  <wp:extent cx="1657350" cy="1657350"/>
                  <wp:effectExtent l="0" t="0" r="0" b="0"/>
                  <wp:docPr id="552804318" name="Picture 552804318" descr="A cartoon of a perso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804318" name="Picture 1" descr="A cartoon of a person&#10;&#10;Description automatically generated with medium confidence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119" cy="1665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66088E" w:rsidR="00F26026" w:rsidTr="00491732" w14:paraId="71807190" w14:textId="77777777">
        <w:tc>
          <w:tcPr>
            <w:tcW w:w="7538" w:type="dxa"/>
          </w:tcPr>
          <w:p w:rsidRPr="00491732" w:rsidR="009B69D8" w:rsidRDefault="006278A7" w14:paraId="4BB63347" w14:textId="2229199E">
            <w:pPr>
              <w:rPr>
                <w:rFonts w:ascii="Calibri" w:hAnsi="Calibri" w:cs="Calibri" w:eastAsiaTheme="minorEastAsia"/>
                <w:sz w:val="18"/>
                <w:szCs w:val="18"/>
              </w:rPr>
            </w:pPr>
            <w:r w:rsidRPr="00491732">
              <w:rPr>
                <w:rFonts w:ascii="Calibri" w:hAnsi="Calibri" w:cs="Calibri" w:eastAsiaTheme="minorEastAsia"/>
                <w:color w:val="000000" w:themeColor="text1"/>
                <w:sz w:val="18"/>
                <w:szCs w:val="18"/>
              </w:rPr>
              <w:t xml:space="preserve">Вниманию пациентов с дерматологическими заболеваниями: GlobalSkin требуется ваша помощь в сборе данных о влиянии дерматологических заболеваний на качество жизни. Участие в опросе займет всего 10–20 минут вашего времени и поможет подтвердить действительно существующие и трудноразрешимые проблемы, с которыми сталкиваются пациенты с дерматологическими заболеваниями во всем мире. </w:t>
            </w:r>
            <w:hyperlink w:history="1" r:id="rId33">
              <w:r w:rsidRPr="00A60E63" w:rsidR="004A48A0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https://globalskin.org/GRIDDStudy</w:t>
              </w:r>
            </w:hyperlink>
            <w:r w:rsidR="004A48A0">
              <w:rPr>
                <w:rStyle w:val="Hyperlink"/>
                <w:rFonts w:ascii="Calibri" w:hAnsi="Calibri" w:cs="Calibri"/>
                <w:sz w:val="22"/>
                <w:szCs w:val="22"/>
                <w:lang w:val="en-US"/>
              </w:rPr>
              <w:t xml:space="preserve"> </w:t>
            </w:r>
            <w:r w:rsidRPr="00491732">
              <w:rPr>
                <w:rFonts w:ascii="Calibri" w:hAnsi="Calibri" w:cs="Calibri" w:eastAsiaTheme="minorEastAsia"/>
                <w:sz w:val="18"/>
                <w:szCs w:val="18"/>
              </w:rPr>
              <w:t xml:space="preserve"> #GRIDDStudy</w:t>
            </w:r>
          </w:p>
        </w:tc>
        <w:tc>
          <w:tcPr>
            <w:tcW w:w="3260" w:type="dxa"/>
          </w:tcPr>
          <w:p w:rsidRPr="0066088E" w:rsidR="009B69D8" w:rsidRDefault="009B69D8" w14:paraId="3D3BACBE" w14:textId="77777777">
            <w:pPr>
              <w:rPr>
                <w:rFonts w:ascii="Calibri" w:hAnsi="Calibri" w:cs="Calibri"/>
                <w:b/>
                <w:bCs/>
              </w:rPr>
            </w:pPr>
          </w:p>
          <w:p w:rsidRPr="0066088E" w:rsidR="009B69D8" w:rsidRDefault="00F26026" w14:paraId="27DA01B6" w14:textId="43C22A2B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  <w:noProof/>
              </w:rPr>
              <w:drawing>
                <wp:inline distT="0" distB="0" distL="0" distR="0" wp14:anchorId="0AD884EC" wp14:editId="43EEF680">
                  <wp:extent cx="1727200" cy="1727200"/>
                  <wp:effectExtent l="0" t="0" r="6350" b="6350"/>
                  <wp:docPr id="86486940" name="Picture 86486940" descr="A group of people with a speech bubbl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486940" name="Picture 2" descr="A group of people with a speech bubble&#10;&#10;Description automatically generated with low confidence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1789" cy="1731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6088E">
              <w:rPr>
                <w:rFonts w:ascii="Calibri" w:hAnsi="Calibri" w:cs="Calibri"/>
                <w:b/>
                <w:bCs/>
              </w:rPr>
              <w:br/>
            </w:r>
          </w:p>
        </w:tc>
      </w:tr>
      <w:tr w:rsidR="00F26026" w:rsidTr="00491732" w14:paraId="73F4354E" w14:textId="77777777">
        <w:trPr>
          <w:trHeight w:val="2789"/>
        </w:trPr>
        <w:tc>
          <w:tcPr>
            <w:tcW w:w="7538" w:type="dxa"/>
          </w:tcPr>
          <w:p w:rsidRPr="00491732" w:rsidR="009B69D8" w:rsidRDefault="006278A7" w14:paraId="6791A855" w14:textId="4F427D0F">
            <w:pPr>
              <w:rPr>
                <w:rFonts w:ascii="Calibri" w:hAnsi="Calibri" w:cs="Calibri"/>
                <w:color w:val="000000"/>
                <w:sz w:val="18"/>
                <w:szCs w:val="18"/>
                <w:shd w:val="clear" w:color="auto" w:fill="FFFFFF"/>
              </w:rPr>
            </w:pPr>
            <w:r w:rsidRPr="00491732">
              <w:rPr>
                <w:rFonts w:ascii="Calibri" w:hAnsi="Calibri" w:cs="Calibri"/>
                <w:color w:val="000000"/>
                <w:sz w:val="18"/>
                <w:szCs w:val="18"/>
                <w:shd w:val="clear" w:color="auto" w:fill="FFFFFF"/>
              </w:rPr>
              <w:t xml:space="preserve">Наше сообщество пациентов [ОП с заболеванием/состоянием] было приглашено к участию в исследовании GRIDD. GlobalSkin производит сбор данных о воздействии заболеваний на качество жизни пациентов посредством 10–20-минутного опроса. Примите участие уже сегодня! </w:t>
            </w:r>
            <w:hyperlink w:history="1" r:id="rId35">
              <w:r w:rsidRPr="00A60E63" w:rsidR="004A48A0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https://globalskin.org/GRIDDStudy</w:t>
              </w:r>
            </w:hyperlink>
            <w:r w:rsidR="004A48A0">
              <w:rPr>
                <w:rStyle w:val="Hyperlink"/>
                <w:rFonts w:ascii="Calibri" w:hAnsi="Calibri" w:cs="Calibri"/>
                <w:sz w:val="22"/>
                <w:szCs w:val="22"/>
                <w:lang w:val="en-US"/>
              </w:rPr>
              <w:t xml:space="preserve"> </w:t>
            </w:r>
            <w:r w:rsidRPr="00491732">
              <w:rPr>
                <w:rFonts w:ascii="Calibri" w:hAnsi="Calibri" w:cs="Calibri"/>
                <w:color w:val="000000"/>
                <w:sz w:val="18"/>
                <w:szCs w:val="18"/>
                <w:shd w:val="clear" w:color="auto" w:fill="FFFFFF"/>
              </w:rPr>
              <w:t>#GRIDDStudy</w:t>
            </w:r>
          </w:p>
        </w:tc>
        <w:tc>
          <w:tcPr>
            <w:tcW w:w="3260" w:type="dxa"/>
          </w:tcPr>
          <w:p w:rsidR="009B69D8" w:rsidRDefault="00F26026" w14:paraId="59F3AB01" w14:textId="47BAAFD5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  <w:noProof/>
              </w:rPr>
              <w:drawing>
                <wp:inline distT="0" distB="0" distL="0" distR="0" wp14:anchorId="5FF84A5B" wp14:editId="525FF761">
                  <wp:extent cx="1784350" cy="1784350"/>
                  <wp:effectExtent l="0" t="0" r="6350" b="6350"/>
                  <wp:docPr id="1941871393" name="Picture 1941871393" descr="A cartoon of a person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1871393" name="Picture 3" descr="A cartoon of a person&#10;&#10;Description automatically generated with low confidence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571" cy="179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B69D8" w:rsidRDefault="009B69D8" w14:paraId="46129900" w14:textId="77777777"/>
    <w:sectPr w:rsidR="009B69D8">
      <w:headerReference w:type="default" r:id="rId37"/>
      <w:footerReference w:type="even" r:id="rId38"/>
      <w:footerReference w:type="default" r:id="rId39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D4F15" w:rsidRDefault="007D4F15" w14:paraId="7BED0F22" w14:textId="77777777">
      <w:r>
        <w:separator/>
      </w:r>
    </w:p>
  </w:endnote>
  <w:endnote w:type="continuationSeparator" w:id="0">
    <w:p w:rsidR="007D4F15" w:rsidRDefault="007D4F15" w14:paraId="22225C37" w14:textId="77777777">
      <w:r>
        <w:continuationSeparator/>
      </w:r>
    </w:p>
  </w:endnote>
  <w:endnote w:type="continuationNotice" w:id="1">
    <w:p w:rsidR="007D4F15" w:rsidRDefault="007D4F15" w14:paraId="5EA7E92E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B69D8" w:rsidRDefault="006278A7" w14:paraId="4E65C35B" w14:textId="77777777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:rsidR="009B69D8" w:rsidRDefault="009B69D8" w14:paraId="31044D9B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B69D8" w:rsidRDefault="006278A7" w14:paraId="6BAA7BA4" w14:textId="1541D7C4">
    <w:pPr>
      <w:pStyle w:val="Footer"/>
      <w:rPr>
        <w:rStyle w:val="PageNumber"/>
      </w:rPr>
    </w:pPr>
    <w:r>
      <w:t xml:space="preserve">СТРАНИЦА   </w:t>
    </w:r>
    <w:sdt>
      <w:sdtPr>
        <w:rPr>
          <w:rStyle w:val="PageNumber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PageNumber"/>
          </w:rPr>
          <w:fldChar w:fldCharType="begin"/>
        </w:r>
        <w:r w:rsidR="009B2968">
          <w:rPr>
            <w:rStyle w:val="PageNumber"/>
          </w:rPr>
          <w:instrText xml:space="preserve"> PAGE </w:instrText>
        </w:r>
        <w:r w:rsidR="009B2968">
          <w:rPr>
            <w:rStyle w:val="PageNumber"/>
          </w:rPr>
          <w:fldChar w:fldCharType="separate"/>
        </w:r>
        <w:r w:rsidR="00397824">
          <w:rPr>
            <w:rStyle w:val="PageNumber"/>
            <w:noProof/>
          </w:rPr>
          <w:t>8</w:t>
        </w:r>
        <w:r w:rsidR="009B2968">
          <w:rPr>
            <w:rStyle w:val="PageNumbe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D4F15" w:rsidRDefault="007D4F15" w14:paraId="3C6357BD" w14:textId="77777777">
      <w:r>
        <w:separator/>
      </w:r>
    </w:p>
  </w:footnote>
  <w:footnote w:type="continuationSeparator" w:id="0">
    <w:p w:rsidR="007D4F15" w:rsidRDefault="007D4F15" w14:paraId="403EC684" w14:textId="77777777">
      <w:r>
        <w:continuationSeparator/>
      </w:r>
    </w:p>
  </w:footnote>
  <w:footnote w:type="continuationNotice" w:id="1">
    <w:p w:rsidR="007D4F15" w:rsidRDefault="007D4F15" w14:paraId="52156866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dec="http://schemas.microsoft.com/office/drawing/2017/decorative" mc:Ignorable="w14 w15 w16se w16cid w16 w16cex w16sdtdh wp14">
  <w:p w:rsidR="009B69D8" w:rsidRDefault="006278A7" w14:paraId="43F65FEE" w14:textId="363D154E">
    <w:pPr>
      <w:pStyle w:val="Header"/>
      <w:jc w:val="left"/>
    </w:pPr>
    <w:r>
      <w:rPr>
        <w:noProof/>
      </w:rPr>
      <mc:AlternateContent>
        <mc:Choice Requires="wps">
          <w:drawing>
            <wp:inline distT="0" distB="0" distL="0" distR="0" wp14:anchorId="16C094CC" wp14:editId="44B38689">
              <wp:extent cx="3744000" cy="45719"/>
              <wp:effectExtent l="0" t="0" r="8890" b="0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3744000" cy="45719"/>
                      </a:xfrm>
                      <a:prstGeom prst="rect">
                        <a:avLst/>
                      </a:prstGeom>
                      <a:solidFill>
                        <a:schemeClr val="accent2">
                          <a:lumMod val="75000"/>
                        </a:schemeClr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 xmlns:arto="http://schemas.microsoft.com/office/word/2006/arto">
          <w:pict w14:anchorId="71C8E085">
            <v:rect id="Rectangle 5" style="width:294.8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lt="&quot;&quot;" o:spid="_x0000_s1026" fillcolor="#bf5a00 [2405]" stroked="f" strokeweight="2pt" w14:anchorId="7B029C2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">
              <v:stroke miterlimit="4"/>
              <v:textbox inset="3pt,3pt,3pt,3pt"/>
              <w10:anchorlock/>
            </v:rect>
          </w:pict>
        </mc:Fallback>
      </mc:AlternateContent>
    </w:r>
    <w:r w:rsidR="0066088E">
      <w:rPr>
        <w:lang w:val="de-DE"/>
      </w:rPr>
      <w:t xml:space="preserve"> </w:t>
    </w:r>
    <w:r>
      <w:t>Инструментарий исследования GRIDD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6C7A06"/>
    <w:multiLevelType w:val="hybridMultilevel"/>
    <w:tmpl w:val="E1E0D8C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53954"/>
    <w:multiLevelType w:val="hybridMultilevel"/>
    <w:tmpl w:val="223CA2A2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CC32E53"/>
    <w:multiLevelType w:val="hybridMultilevel"/>
    <w:tmpl w:val="0BF88E28"/>
    <w:lvl w:ilvl="0" w:tplc="F0E2C1A2">
      <w:numFmt w:val="bullet"/>
      <w:lvlText w:val="•"/>
      <w:lvlJc w:val="left"/>
      <w:pPr>
        <w:ind w:left="360" w:hanging="360"/>
      </w:pPr>
      <w:rPr>
        <w:rFonts w:hint="default" w:ascii="Calibri" w:hAnsi="Calibri" w:cs="Calibri" w:eastAsiaTheme="minorHAnsi"/>
      </w:rPr>
    </w:lvl>
    <w:lvl w:ilvl="1" w:tplc="1009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" w15:restartNumberingAfterBreak="0">
    <w:nsid w:val="21AD2C14"/>
    <w:multiLevelType w:val="hybridMultilevel"/>
    <w:tmpl w:val="53520784"/>
    <w:lvl w:ilvl="0" w:tplc="F0E2C1A2">
      <w:numFmt w:val="bullet"/>
      <w:lvlText w:val="•"/>
      <w:lvlJc w:val="left"/>
      <w:pPr>
        <w:ind w:left="360" w:hanging="360"/>
      </w:pPr>
      <w:rPr>
        <w:rFonts w:hint="default" w:ascii="Calibri" w:hAnsi="Calibri" w:cs="Calibri" w:eastAsiaTheme="minorHAnsi"/>
      </w:rPr>
    </w:lvl>
    <w:lvl w:ilvl="1" w:tplc="1009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" w15:restartNumberingAfterBreak="0">
    <w:nsid w:val="4F3158DC"/>
    <w:multiLevelType w:val="hybridMultilevel"/>
    <w:tmpl w:val="51E8A7FC"/>
    <w:lvl w:ilvl="0" w:tplc="10090001">
      <w:start w:val="1"/>
      <w:numFmt w:val="bullet"/>
      <w:lvlText w:val=""/>
      <w:lvlJc w:val="left"/>
      <w:pPr>
        <w:ind w:left="1224" w:hanging="360"/>
      </w:pPr>
      <w:rPr>
        <w:rFonts w:hint="default" w:ascii="Symbol" w:hAnsi="Symbol"/>
      </w:rPr>
    </w:lvl>
    <w:lvl w:ilvl="1" w:tplc="10090003" w:tentative="1">
      <w:start w:val="1"/>
      <w:numFmt w:val="bullet"/>
      <w:lvlText w:val="o"/>
      <w:lvlJc w:val="left"/>
      <w:pPr>
        <w:ind w:left="1944" w:hanging="360"/>
      </w:pPr>
      <w:rPr>
        <w:rFonts w:hint="default" w:ascii="Courier New" w:hAnsi="Courier New" w:cs="Courier New"/>
      </w:rPr>
    </w:lvl>
    <w:lvl w:ilvl="2" w:tplc="10090005" w:tentative="1">
      <w:start w:val="1"/>
      <w:numFmt w:val="bullet"/>
      <w:lvlText w:val=""/>
      <w:lvlJc w:val="left"/>
      <w:pPr>
        <w:ind w:left="2664" w:hanging="360"/>
      </w:pPr>
      <w:rPr>
        <w:rFonts w:hint="default" w:ascii="Wingdings" w:hAnsi="Wingdings"/>
      </w:rPr>
    </w:lvl>
    <w:lvl w:ilvl="3" w:tplc="10090001" w:tentative="1">
      <w:start w:val="1"/>
      <w:numFmt w:val="bullet"/>
      <w:lvlText w:val=""/>
      <w:lvlJc w:val="left"/>
      <w:pPr>
        <w:ind w:left="3384" w:hanging="360"/>
      </w:pPr>
      <w:rPr>
        <w:rFonts w:hint="default" w:ascii="Symbol" w:hAnsi="Symbol"/>
      </w:rPr>
    </w:lvl>
    <w:lvl w:ilvl="4" w:tplc="10090003" w:tentative="1">
      <w:start w:val="1"/>
      <w:numFmt w:val="bullet"/>
      <w:lvlText w:val="o"/>
      <w:lvlJc w:val="left"/>
      <w:pPr>
        <w:ind w:left="4104" w:hanging="360"/>
      </w:pPr>
      <w:rPr>
        <w:rFonts w:hint="default" w:ascii="Courier New" w:hAnsi="Courier New" w:cs="Courier New"/>
      </w:rPr>
    </w:lvl>
    <w:lvl w:ilvl="5" w:tplc="10090005" w:tentative="1">
      <w:start w:val="1"/>
      <w:numFmt w:val="bullet"/>
      <w:lvlText w:val=""/>
      <w:lvlJc w:val="left"/>
      <w:pPr>
        <w:ind w:left="4824" w:hanging="360"/>
      </w:pPr>
      <w:rPr>
        <w:rFonts w:hint="default" w:ascii="Wingdings" w:hAnsi="Wingdings"/>
      </w:rPr>
    </w:lvl>
    <w:lvl w:ilvl="6" w:tplc="10090001" w:tentative="1">
      <w:start w:val="1"/>
      <w:numFmt w:val="bullet"/>
      <w:lvlText w:val=""/>
      <w:lvlJc w:val="left"/>
      <w:pPr>
        <w:ind w:left="5544" w:hanging="360"/>
      </w:pPr>
      <w:rPr>
        <w:rFonts w:hint="default" w:ascii="Symbol" w:hAnsi="Symbol"/>
      </w:rPr>
    </w:lvl>
    <w:lvl w:ilvl="7" w:tplc="10090003" w:tentative="1">
      <w:start w:val="1"/>
      <w:numFmt w:val="bullet"/>
      <w:lvlText w:val="o"/>
      <w:lvlJc w:val="left"/>
      <w:pPr>
        <w:ind w:left="6264" w:hanging="360"/>
      </w:pPr>
      <w:rPr>
        <w:rFonts w:hint="default" w:ascii="Courier New" w:hAnsi="Courier New" w:cs="Courier New"/>
      </w:rPr>
    </w:lvl>
    <w:lvl w:ilvl="8" w:tplc="10090005" w:tentative="1">
      <w:start w:val="1"/>
      <w:numFmt w:val="bullet"/>
      <w:lvlText w:val=""/>
      <w:lvlJc w:val="left"/>
      <w:pPr>
        <w:ind w:left="6984" w:hanging="360"/>
      </w:pPr>
      <w:rPr>
        <w:rFonts w:hint="default" w:ascii="Wingdings" w:hAnsi="Wingdings"/>
      </w:rPr>
    </w:lvl>
  </w:abstractNum>
  <w:abstractNum w:abstractNumId="5" w15:restartNumberingAfterBreak="0">
    <w:nsid w:val="6D4A71CA"/>
    <w:multiLevelType w:val="hybridMultilevel"/>
    <w:tmpl w:val="3940A9D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6EA92858"/>
    <w:multiLevelType w:val="hybridMultilevel"/>
    <w:tmpl w:val="F300D3E2"/>
    <w:lvl w:ilvl="0" w:tplc="1009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7" w15:restartNumberingAfterBreak="0">
    <w:nsid w:val="7E8205A7"/>
    <w:multiLevelType w:val="hybridMultilevel"/>
    <w:tmpl w:val="6BFC1DEC"/>
    <w:lvl w:ilvl="0" w:tplc="10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562639371">
    <w:abstractNumId w:val="5"/>
  </w:num>
  <w:num w:numId="2" w16cid:durableId="526413502">
    <w:abstractNumId w:val="0"/>
  </w:num>
  <w:num w:numId="3" w16cid:durableId="181361662">
    <w:abstractNumId w:val="4"/>
  </w:num>
  <w:num w:numId="4" w16cid:durableId="1941832611">
    <w:abstractNumId w:val="6"/>
  </w:num>
  <w:num w:numId="5" w16cid:durableId="376666876">
    <w:abstractNumId w:val="7"/>
  </w:num>
  <w:num w:numId="6" w16cid:durableId="45841113">
    <w:abstractNumId w:val="1"/>
  </w:num>
  <w:num w:numId="7" w16cid:durableId="1675643045">
    <w:abstractNumId w:val="3"/>
  </w:num>
  <w:num w:numId="8" w16cid:durableId="1707439721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removePersonalInformation/>
  <w:removeDateAndTime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4C06"/>
    <w:rsid w:val="000009EC"/>
    <w:rsid w:val="00002256"/>
    <w:rsid w:val="000111E3"/>
    <w:rsid w:val="000114EB"/>
    <w:rsid w:val="00013036"/>
    <w:rsid w:val="0001533E"/>
    <w:rsid w:val="0001583E"/>
    <w:rsid w:val="00016D6D"/>
    <w:rsid w:val="000359D1"/>
    <w:rsid w:val="00037F89"/>
    <w:rsid w:val="00041E3F"/>
    <w:rsid w:val="00043058"/>
    <w:rsid w:val="000462FF"/>
    <w:rsid w:val="0004661B"/>
    <w:rsid w:val="00063C8B"/>
    <w:rsid w:val="0007154F"/>
    <w:rsid w:val="00075273"/>
    <w:rsid w:val="00077485"/>
    <w:rsid w:val="00086AFE"/>
    <w:rsid w:val="00096520"/>
    <w:rsid w:val="000A57BE"/>
    <w:rsid w:val="000B7AB2"/>
    <w:rsid w:val="000C2FE9"/>
    <w:rsid w:val="000C368E"/>
    <w:rsid w:val="000D1C73"/>
    <w:rsid w:val="000E24B1"/>
    <w:rsid w:val="000E2A36"/>
    <w:rsid w:val="000F3A3C"/>
    <w:rsid w:val="001062CF"/>
    <w:rsid w:val="001074F7"/>
    <w:rsid w:val="001140D1"/>
    <w:rsid w:val="00120B46"/>
    <w:rsid w:val="00122F9D"/>
    <w:rsid w:val="0012488E"/>
    <w:rsid w:val="001273BA"/>
    <w:rsid w:val="00133633"/>
    <w:rsid w:val="00144DF4"/>
    <w:rsid w:val="00146414"/>
    <w:rsid w:val="00150E90"/>
    <w:rsid w:val="00150E9C"/>
    <w:rsid w:val="00155A2D"/>
    <w:rsid w:val="00172B51"/>
    <w:rsid w:val="001826F5"/>
    <w:rsid w:val="00187632"/>
    <w:rsid w:val="001A402A"/>
    <w:rsid w:val="001A7F6F"/>
    <w:rsid w:val="001B17B0"/>
    <w:rsid w:val="001C0033"/>
    <w:rsid w:val="001C13C5"/>
    <w:rsid w:val="001C3DD3"/>
    <w:rsid w:val="001C5BCB"/>
    <w:rsid w:val="001D00D6"/>
    <w:rsid w:val="001D1D9F"/>
    <w:rsid w:val="001D390E"/>
    <w:rsid w:val="001E3FCF"/>
    <w:rsid w:val="001E4BD7"/>
    <w:rsid w:val="001E606A"/>
    <w:rsid w:val="001E64B2"/>
    <w:rsid w:val="001E65C8"/>
    <w:rsid w:val="001F37D8"/>
    <w:rsid w:val="001F5A84"/>
    <w:rsid w:val="001F6539"/>
    <w:rsid w:val="001F6F46"/>
    <w:rsid w:val="00200437"/>
    <w:rsid w:val="00203273"/>
    <w:rsid w:val="00211CE6"/>
    <w:rsid w:val="00215EA5"/>
    <w:rsid w:val="0022605F"/>
    <w:rsid w:val="002366C9"/>
    <w:rsid w:val="00242D40"/>
    <w:rsid w:val="00245890"/>
    <w:rsid w:val="00246280"/>
    <w:rsid w:val="00251FE7"/>
    <w:rsid w:val="00253C69"/>
    <w:rsid w:val="002568B6"/>
    <w:rsid w:val="002679D7"/>
    <w:rsid w:val="0027306D"/>
    <w:rsid w:val="0027474C"/>
    <w:rsid w:val="002808A2"/>
    <w:rsid w:val="002823EC"/>
    <w:rsid w:val="0028422F"/>
    <w:rsid w:val="0028447C"/>
    <w:rsid w:val="00286B51"/>
    <w:rsid w:val="00287125"/>
    <w:rsid w:val="00292523"/>
    <w:rsid w:val="00296A60"/>
    <w:rsid w:val="002A2A8C"/>
    <w:rsid w:val="002A6EB1"/>
    <w:rsid w:val="002B049E"/>
    <w:rsid w:val="002B7AD2"/>
    <w:rsid w:val="002C420D"/>
    <w:rsid w:val="002C7D4A"/>
    <w:rsid w:val="002D18B8"/>
    <w:rsid w:val="002D4CAE"/>
    <w:rsid w:val="002D5C41"/>
    <w:rsid w:val="002E0F35"/>
    <w:rsid w:val="002E5197"/>
    <w:rsid w:val="002F4B65"/>
    <w:rsid w:val="003058B5"/>
    <w:rsid w:val="003119E7"/>
    <w:rsid w:val="00314133"/>
    <w:rsid w:val="0031784E"/>
    <w:rsid w:val="003214EA"/>
    <w:rsid w:val="00327490"/>
    <w:rsid w:val="003311B8"/>
    <w:rsid w:val="00344557"/>
    <w:rsid w:val="00355B12"/>
    <w:rsid w:val="00367FDD"/>
    <w:rsid w:val="00385999"/>
    <w:rsid w:val="00387466"/>
    <w:rsid w:val="00397824"/>
    <w:rsid w:val="003A7DA5"/>
    <w:rsid w:val="003C39F5"/>
    <w:rsid w:val="003C548F"/>
    <w:rsid w:val="003C7583"/>
    <w:rsid w:val="003D0B01"/>
    <w:rsid w:val="003E0073"/>
    <w:rsid w:val="003E1F4C"/>
    <w:rsid w:val="003E3488"/>
    <w:rsid w:val="003E6AB7"/>
    <w:rsid w:val="003F038C"/>
    <w:rsid w:val="00406448"/>
    <w:rsid w:val="00410ABB"/>
    <w:rsid w:val="004167B4"/>
    <w:rsid w:val="0042271A"/>
    <w:rsid w:val="0042406A"/>
    <w:rsid w:val="00427825"/>
    <w:rsid w:val="0044037D"/>
    <w:rsid w:val="0044158E"/>
    <w:rsid w:val="00442841"/>
    <w:rsid w:val="00443419"/>
    <w:rsid w:val="0045186B"/>
    <w:rsid w:val="004537FB"/>
    <w:rsid w:val="00460EF6"/>
    <w:rsid w:val="00463CB4"/>
    <w:rsid w:val="004727AC"/>
    <w:rsid w:val="004767F8"/>
    <w:rsid w:val="0048034A"/>
    <w:rsid w:val="00491732"/>
    <w:rsid w:val="0049343F"/>
    <w:rsid w:val="004A48A0"/>
    <w:rsid w:val="004A6D28"/>
    <w:rsid w:val="004A7AD8"/>
    <w:rsid w:val="004B5B26"/>
    <w:rsid w:val="004C4C49"/>
    <w:rsid w:val="004E3D8F"/>
    <w:rsid w:val="00501FFF"/>
    <w:rsid w:val="00502AA6"/>
    <w:rsid w:val="005032E8"/>
    <w:rsid w:val="0052180C"/>
    <w:rsid w:val="00522AA2"/>
    <w:rsid w:val="00533357"/>
    <w:rsid w:val="00536128"/>
    <w:rsid w:val="005361FD"/>
    <w:rsid w:val="00541B6A"/>
    <w:rsid w:val="00543DD3"/>
    <w:rsid w:val="00543DFB"/>
    <w:rsid w:val="005458B7"/>
    <w:rsid w:val="00545B9F"/>
    <w:rsid w:val="0054667D"/>
    <w:rsid w:val="00550791"/>
    <w:rsid w:val="005526B1"/>
    <w:rsid w:val="00565F13"/>
    <w:rsid w:val="00570CB5"/>
    <w:rsid w:val="0057797B"/>
    <w:rsid w:val="0058794C"/>
    <w:rsid w:val="00587E40"/>
    <w:rsid w:val="005A4258"/>
    <w:rsid w:val="005A693D"/>
    <w:rsid w:val="005A7B59"/>
    <w:rsid w:val="005B180A"/>
    <w:rsid w:val="005B254B"/>
    <w:rsid w:val="005B6AA6"/>
    <w:rsid w:val="005C3710"/>
    <w:rsid w:val="005D3669"/>
    <w:rsid w:val="005F5F08"/>
    <w:rsid w:val="005F6C00"/>
    <w:rsid w:val="00612EDE"/>
    <w:rsid w:val="006162F9"/>
    <w:rsid w:val="00620AE6"/>
    <w:rsid w:val="00621D7B"/>
    <w:rsid w:val="006278A7"/>
    <w:rsid w:val="00630F8D"/>
    <w:rsid w:val="00636BC4"/>
    <w:rsid w:val="006370EC"/>
    <w:rsid w:val="006425C9"/>
    <w:rsid w:val="00646EF2"/>
    <w:rsid w:val="0066088E"/>
    <w:rsid w:val="00666910"/>
    <w:rsid w:val="00667A7F"/>
    <w:rsid w:val="006837CA"/>
    <w:rsid w:val="00684DFC"/>
    <w:rsid w:val="00685F68"/>
    <w:rsid w:val="006875A6"/>
    <w:rsid w:val="006A39A9"/>
    <w:rsid w:val="006A6C72"/>
    <w:rsid w:val="006C2070"/>
    <w:rsid w:val="006C60E6"/>
    <w:rsid w:val="006D0E9E"/>
    <w:rsid w:val="006D4F98"/>
    <w:rsid w:val="007075AD"/>
    <w:rsid w:val="00713B1E"/>
    <w:rsid w:val="00714C06"/>
    <w:rsid w:val="00724549"/>
    <w:rsid w:val="00730E48"/>
    <w:rsid w:val="00735294"/>
    <w:rsid w:val="00737008"/>
    <w:rsid w:val="00737482"/>
    <w:rsid w:val="00744FAC"/>
    <w:rsid w:val="00745DD3"/>
    <w:rsid w:val="00754507"/>
    <w:rsid w:val="00763D03"/>
    <w:rsid w:val="0077393A"/>
    <w:rsid w:val="00776212"/>
    <w:rsid w:val="00780DEB"/>
    <w:rsid w:val="00787C80"/>
    <w:rsid w:val="0079565F"/>
    <w:rsid w:val="00796571"/>
    <w:rsid w:val="007A513A"/>
    <w:rsid w:val="007B10B2"/>
    <w:rsid w:val="007B7E2A"/>
    <w:rsid w:val="007C03BC"/>
    <w:rsid w:val="007C4053"/>
    <w:rsid w:val="007C53AD"/>
    <w:rsid w:val="007D2054"/>
    <w:rsid w:val="007D4F15"/>
    <w:rsid w:val="007D5145"/>
    <w:rsid w:val="007E32A1"/>
    <w:rsid w:val="007F4353"/>
    <w:rsid w:val="008015FC"/>
    <w:rsid w:val="00813D16"/>
    <w:rsid w:val="008207F6"/>
    <w:rsid w:val="00824052"/>
    <w:rsid w:val="00833BFA"/>
    <w:rsid w:val="0085293A"/>
    <w:rsid w:val="008532AE"/>
    <w:rsid w:val="0085381D"/>
    <w:rsid w:val="00856004"/>
    <w:rsid w:val="0086290B"/>
    <w:rsid w:val="008731EA"/>
    <w:rsid w:val="00886677"/>
    <w:rsid w:val="008933B8"/>
    <w:rsid w:val="008976D3"/>
    <w:rsid w:val="008A6D87"/>
    <w:rsid w:val="008B0E13"/>
    <w:rsid w:val="008D0C0E"/>
    <w:rsid w:val="008D1420"/>
    <w:rsid w:val="008D1674"/>
    <w:rsid w:val="008D20A2"/>
    <w:rsid w:val="008E5417"/>
    <w:rsid w:val="008F3A09"/>
    <w:rsid w:val="008F62D4"/>
    <w:rsid w:val="00904068"/>
    <w:rsid w:val="0090791F"/>
    <w:rsid w:val="009165A7"/>
    <w:rsid w:val="00922538"/>
    <w:rsid w:val="009315FC"/>
    <w:rsid w:val="00932293"/>
    <w:rsid w:val="0093289C"/>
    <w:rsid w:val="00936D2C"/>
    <w:rsid w:val="00943D42"/>
    <w:rsid w:val="009508F5"/>
    <w:rsid w:val="00951F9E"/>
    <w:rsid w:val="00952F7D"/>
    <w:rsid w:val="00953D97"/>
    <w:rsid w:val="00960A52"/>
    <w:rsid w:val="00962ADA"/>
    <w:rsid w:val="00962CCC"/>
    <w:rsid w:val="009730ED"/>
    <w:rsid w:val="00985FFC"/>
    <w:rsid w:val="00992A0B"/>
    <w:rsid w:val="009A380C"/>
    <w:rsid w:val="009B2968"/>
    <w:rsid w:val="009B3C3D"/>
    <w:rsid w:val="009B445E"/>
    <w:rsid w:val="009B69D8"/>
    <w:rsid w:val="009B72D4"/>
    <w:rsid w:val="009C0041"/>
    <w:rsid w:val="009C4C6D"/>
    <w:rsid w:val="009D04B4"/>
    <w:rsid w:val="009D2633"/>
    <w:rsid w:val="009D430D"/>
    <w:rsid w:val="009D4923"/>
    <w:rsid w:val="009D5A4C"/>
    <w:rsid w:val="009D68C1"/>
    <w:rsid w:val="009E15EC"/>
    <w:rsid w:val="009E247A"/>
    <w:rsid w:val="009F0D92"/>
    <w:rsid w:val="00A014F1"/>
    <w:rsid w:val="00A01E69"/>
    <w:rsid w:val="00A046AC"/>
    <w:rsid w:val="00A07DCE"/>
    <w:rsid w:val="00A11553"/>
    <w:rsid w:val="00A123DD"/>
    <w:rsid w:val="00A131AA"/>
    <w:rsid w:val="00A1552C"/>
    <w:rsid w:val="00A225F2"/>
    <w:rsid w:val="00A33AC5"/>
    <w:rsid w:val="00A4163A"/>
    <w:rsid w:val="00A442E0"/>
    <w:rsid w:val="00A47F08"/>
    <w:rsid w:val="00A55272"/>
    <w:rsid w:val="00A5757D"/>
    <w:rsid w:val="00A602AF"/>
    <w:rsid w:val="00A605B2"/>
    <w:rsid w:val="00A61D96"/>
    <w:rsid w:val="00A62557"/>
    <w:rsid w:val="00A64F96"/>
    <w:rsid w:val="00A71FA8"/>
    <w:rsid w:val="00A77E8E"/>
    <w:rsid w:val="00A91289"/>
    <w:rsid w:val="00A94380"/>
    <w:rsid w:val="00AB3092"/>
    <w:rsid w:val="00AB5189"/>
    <w:rsid w:val="00AC0342"/>
    <w:rsid w:val="00AC6025"/>
    <w:rsid w:val="00AC6A1F"/>
    <w:rsid w:val="00AE2317"/>
    <w:rsid w:val="00AE2F9D"/>
    <w:rsid w:val="00AF6154"/>
    <w:rsid w:val="00B0685E"/>
    <w:rsid w:val="00B121C3"/>
    <w:rsid w:val="00B12B7B"/>
    <w:rsid w:val="00B3172F"/>
    <w:rsid w:val="00B3536F"/>
    <w:rsid w:val="00B41BBF"/>
    <w:rsid w:val="00B42094"/>
    <w:rsid w:val="00B60384"/>
    <w:rsid w:val="00B6127F"/>
    <w:rsid w:val="00B77B98"/>
    <w:rsid w:val="00B83519"/>
    <w:rsid w:val="00B8745B"/>
    <w:rsid w:val="00BB55FA"/>
    <w:rsid w:val="00BC3BD9"/>
    <w:rsid w:val="00BF6F56"/>
    <w:rsid w:val="00C06332"/>
    <w:rsid w:val="00C07479"/>
    <w:rsid w:val="00C15300"/>
    <w:rsid w:val="00C216CD"/>
    <w:rsid w:val="00C3007A"/>
    <w:rsid w:val="00C3048A"/>
    <w:rsid w:val="00C34984"/>
    <w:rsid w:val="00C425DD"/>
    <w:rsid w:val="00C42AA1"/>
    <w:rsid w:val="00C44249"/>
    <w:rsid w:val="00C510F1"/>
    <w:rsid w:val="00C556FF"/>
    <w:rsid w:val="00C8576D"/>
    <w:rsid w:val="00C873BB"/>
    <w:rsid w:val="00C87EF6"/>
    <w:rsid w:val="00C918E5"/>
    <w:rsid w:val="00C95220"/>
    <w:rsid w:val="00CC6385"/>
    <w:rsid w:val="00CE13C5"/>
    <w:rsid w:val="00CE4EE0"/>
    <w:rsid w:val="00CF6D6B"/>
    <w:rsid w:val="00D013E0"/>
    <w:rsid w:val="00D11629"/>
    <w:rsid w:val="00D1434C"/>
    <w:rsid w:val="00D2011C"/>
    <w:rsid w:val="00D24D4F"/>
    <w:rsid w:val="00D25029"/>
    <w:rsid w:val="00D262C8"/>
    <w:rsid w:val="00D26614"/>
    <w:rsid w:val="00D3607E"/>
    <w:rsid w:val="00D3794C"/>
    <w:rsid w:val="00D43041"/>
    <w:rsid w:val="00D51544"/>
    <w:rsid w:val="00D5199B"/>
    <w:rsid w:val="00D55230"/>
    <w:rsid w:val="00D5597B"/>
    <w:rsid w:val="00D56844"/>
    <w:rsid w:val="00D57544"/>
    <w:rsid w:val="00D65C52"/>
    <w:rsid w:val="00D67409"/>
    <w:rsid w:val="00D71192"/>
    <w:rsid w:val="00D74D42"/>
    <w:rsid w:val="00D77D80"/>
    <w:rsid w:val="00D804F2"/>
    <w:rsid w:val="00D855C1"/>
    <w:rsid w:val="00D93438"/>
    <w:rsid w:val="00D93941"/>
    <w:rsid w:val="00DA042D"/>
    <w:rsid w:val="00DB0B66"/>
    <w:rsid w:val="00DB4087"/>
    <w:rsid w:val="00DB52CB"/>
    <w:rsid w:val="00DB5AC2"/>
    <w:rsid w:val="00DC1DB3"/>
    <w:rsid w:val="00DC3DE3"/>
    <w:rsid w:val="00DC7DC2"/>
    <w:rsid w:val="00DD4F39"/>
    <w:rsid w:val="00E0090B"/>
    <w:rsid w:val="00E01961"/>
    <w:rsid w:val="00E07584"/>
    <w:rsid w:val="00E20667"/>
    <w:rsid w:val="00E23EB9"/>
    <w:rsid w:val="00E248FD"/>
    <w:rsid w:val="00E44B70"/>
    <w:rsid w:val="00E47BAA"/>
    <w:rsid w:val="00E5331D"/>
    <w:rsid w:val="00E54651"/>
    <w:rsid w:val="00E579D4"/>
    <w:rsid w:val="00E72589"/>
    <w:rsid w:val="00E73555"/>
    <w:rsid w:val="00E75327"/>
    <w:rsid w:val="00E80BF4"/>
    <w:rsid w:val="00E832AC"/>
    <w:rsid w:val="00E86BD1"/>
    <w:rsid w:val="00E876CD"/>
    <w:rsid w:val="00EA35DB"/>
    <w:rsid w:val="00EA4A50"/>
    <w:rsid w:val="00EB4405"/>
    <w:rsid w:val="00EC32CD"/>
    <w:rsid w:val="00EC60E3"/>
    <w:rsid w:val="00ED08BD"/>
    <w:rsid w:val="00ED1437"/>
    <w:rsid w:val="00ED1CCB"/>
    <w:rsid w:val="00EE61EB"/>
    <w:rsid w:val="00EE76A6"/>
    <w:rsid w:val="00EF0086"/>
    <w:rsid w:val="00EF42A4"/>
    <w:rsid w:val="00F00B49"/>
    <w:rsid w:val="00F21A38"/>
    <w:rsid w:val="00F26026"/>
    <w:rsid w:val="00F30409"/>
    <w:rsid w:val="00F356DD"/>
    <w:rsid w:val="00F4393B"/>
    <w:rsid w:val="00F5021F"/>
    <w:rsid w:val="00F52635"/>
    <w:rsid w:val="00F52E11"/>
    <w:rsid w:val="00F636AE"/>
    <w:rsid w:val="00F74076"/>
    <w:rsid w:val="00F90DAE"/>
    <w:rsid w:val="00F92FFA"/>
    <w:rsid w:val="00FA18F8"/>
    <w:rsid w:val="00FA2738"/>
    <w:rsid w:val="00FA5767"/>
    <w:rsid w:val="00FA5B5E"/>
    <w:rsid w:val="00FA70BD"/>
    <w:rsid w:val="00FC3537"/>
    <w:rsid w:val="00FE25AE"/>
    <w:rsid w:val="00FE3B9E"/>
    <w:rsid w:val="00FE5D86"/>
    <w:rsid w:val="00FE6F2F"/>
    <w:rsid w:val="00FE7956"/>
    <w:rsid w:val="021AAC54"/>
    <w:rsid w:val="0286B80B"/>
    <w:rsid w:val="03FF8D4D"/>
    <w:rsid w:val="07F7B960"/>
    <w:rsid w:val="0E272EF4"/>
    <w:rsid w:val="14F1B712"/>
    <w:rsid w:val="15E50ABD"/>
    <w:rsid w:val="17BAA3BA"/>
    <w:rsid w:val="17FCD524"/>
    <w:rsid w:val="194BF3E1"/>
    <w:rsid w:val="19AB209C"/>
    <w:rsid w:val="19EDDE44"/>
    <w:rsid w:val="1B696FD0"/>
    <w:rsid w:val="1D500B7B"/>
    <w:rsid w:val="2B196E4C"/>
    <w:rsid w:val="2C3171AC"/>
    <w:rsid w:val="30D37896"/>
    <w:rsid w:val="315EEB88"/>
    <w:rsid w:val="326C3DA5"/>
    <w:rsid w:val="34760668"/>
    <w:rsid w:val="3C885C59"/>
    <w:rsid w:val="3F4AAB7D"/>
    <w:rsid w:val="4021EC14"/>
    <w:rsid w:val="41BFE784"/>
    <w:rsid w:val="4219A1B2"/>
    <w:rsid w:val="42744DC6"/>
    <w:rsid w:val="48FC8084"/>
    <w:rsid w:val="4A3E2548"/>
    <w:rsid w:val="4AD3FDDA"/>
    <w:rsid w:val="4CCA9388"/>
    <w:rsid w:val="4FBB124C"/>
    <w:rsid w:val="5046BAFF"/>
    <w:rsid w:val="5488AF57"/>
    <w:rsid w:val="5534FD46"/>
    <w:rsid w:val="55DE9F46"/>
    <w:rsid w:val="57C2505B"/>
    <w:rsid w:val="57C97E30"/>
    <w:rsid w:val="57DA7BD5"/>
    <w:rsid w:val="58670F5D"/>
    <w:rsid w:val="5E93796E"/>
    <w:rsid w:val="62D3C80E"/>
    <w:rsid w:val="650AE5E1"/>
    <w:rsid w:val="6511FD8B"/>
    <w:rsid w:val="66D87921"/>
    <w:rsid w:val="6ACA5F42"/>
    <w:rsid w:val="6AF4CD0E"/>
    <w:rsid w:val="6B85AB58"/>
    <w:rsid w:val="71432B80"/>
    <w:rsid w:val="78A008D9"/>
    <w:rsid w:val="7975AC3C"/>
    <w:rsid w:val="7A45BEFE"/>
    <w:rsid w:val="7C0A00ED"/>
    <w:rsid w:val="7CACE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08310D"/>
  <w15:chartTrackingRefBased/>
  <w15:docId w15:val="{5EC76613-694E-4EE5-A499-479689AE678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qFormat="1"/>
    <w:lsdException w:name="heading 7" w:uiPriority="9" w:semiHidden="1" w:qFormat="1"/>
    <w:lsdException w:name="heading 8" w:uiPriority="9" w:semiHidden="1" w:qFormat="1"/>
    <w:lsdException w:name="heading 9" w:uiPriority="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 w:semiHidden="1"/>
    <w:lsdException w:name="toc 2" w:uiPriority="39" w:semiHidden="1"/>
    <w:lsdException w:name="toc 3" w:uiPriority="39" w:semiHidden="1"/>
    <w:lsdException w:name="toc 4" w:uiPriority="39" w:semiHidden="1"/>
    <w:lsdException w:name="toc 5" w:uiPriority="39" w:semiHidden="1"/>
    <w:lsdException w:name="toc 6" w:uiPriority="39" w:semiHidden="1"/>
    <w:lsdException w:name="toc 7" w:uiPriority="39" w:semiHidden="1"/>
    <w:lsdException w:name="toc 8" w:uiPriority="39" w:semiHidden="1"/>
    <w:lsdException w:name="toc 9" w:uiPriority="39" w:semiHidden="1"/>
    <w:lsdException w:name="Normal Indent" w:semiHidden="1"/>
    <w:lsdException w:name="footnote text" w:semiHidden="1"/>
    <w:lsdException w:name="annotation text" w:uiPriority="0" w:semiHidden="1"/>
    <w:lsdException w:name="header" w:semiHidden="1" w:unhideWhenUsed="1"/>
    <w:lsdException w:name="footer" w:semiHidden="1" w:unhideWhenUsed="1"/>
    <w:lsdException w:name="index heading" w:semiHidden="1"/>
    <w:lsdException w:name="caption" w:uiPriority="35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semiHidden="1" w:qFormat="1"/>
    <w:lsdException w:name="Closing" w:semiHidden="1"/>
    <w:lsdException w:name="Signature" w:semiHidden="1"/>
    <w:lsdException w:name="Default Paragraph Font" w:uiPriority="1" w:semiHidden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uiPriority="22" w:semiHidden="1" w:qFormat="1"/>
    <w:lsdException w:name="Emphasis" w:uiPriority="20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semiHidden="1" w:qFormat="1"/>
    <w:lsdException w:name="Quote" w:uiPriority="6" w:semiHidden="1" w:qFormat="1"/>
    <w:lsdException w:name="Intense Quote" w:uiPriority="30" w:semiHidden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qFormat="1"/>
    <w:lsdException w:name="Intense Emphasis" w:uiPriority="21" w:semiHidden="1" w:qFormat="1"/>
    <w:lsdException w:name="Subtle Reference" w:uiPriority="31" w:semiHidden="1" w:qFormat="1"/>
    <w:lsdException w:name="Intense Reference" w:uiPriority="32" w:semiHidden="1" w:qFormat="1"/>
    <w:lsdException w:name="Book Title" w:uiPriority="33" w:semiHidden="1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uiPriority w:val="7"/>
    <w:qFormat/>
    <w:rsid w:val="00E832AC"/>
  </w:style>
  <w:style w:type="paragraph" w:styleId="Heading1">
    <w:name w:val="heading 1"/>
    <w:basedOn w:val="Normal"/>
    <w:next w:val="Normal"/>
    <w:link w:val="Heading1Cha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Heading2">
    <w:name w:val="heading 2"/>
    <w:basedOn w:val="Normal"/>
    <w:next w:val="Normal"/>
    <w:link w:val="Heading2Cha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Heading4">
    <w:name w:val="heading 4"/>
    <w:basedOn w:val="Normal"/>
    <w:next w:val="Normal"/>
    <w:link w:val="Heading4Cha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Heading5">
    <w:name w:val="heading 5"/>
    <w:basedOn w:val="Text"/>
    <w:next w:val="Normal"/>
    <w:link w:val="Heading5Char"/>
    <w:uiPriority w:val="4"/>
    <w:qFormat/>
    <w:rsid w:val="00E832AC"/>
    <w:pPr>
      <w:outlineLvl w:val="4"/>
    </w:pPr>
    <w:rPr>
      <w:b/>
      <w:color w:val="E2B80F" w:themeColor="accent1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GraphicAnchor" w:customStyle="1">
    <w:name w:val="Graphic Anchor"/>
    <w:basedOn w:val="Normal"/>
    <w:uiPriority w:val="8"/>
    <w:qFormat/>
    <w:rsid w:val="00A602AF"/>
    <w:rPr>
      <w:sz w:val="10"/>
    </w:rPr>
  </w:style>
  <w:style w:type="table" w:styleId="TableGrid">
    <w:name w:val="Table Grid"/>
    <w:basedOn w:val="TableNormal"/>
    <w:uiPriority w:val="39"/>
    <w:rsid w:val="00A602AF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styleId="Heading1Char" w:customStyle="1">
    <w:name w:val="Heading 1 Char"/>
    <w:basedOn w:val="DefaultParagraphFont"/>
    <w:link w:val="Heading1"/>
    <w:rsid w:val="009B72D4"/>
    <w:rPr>
      <w:rFonts w:asciiTheme="majorHAnsi" w:hAnsiTheme="majorHAnsi"/>
      <w:b/>
      <w:sz w:val="80"/>
      <w:szCs w:val="80"/>
    </w:rPr>
  </w:style>
  <w:style w:type="character" w:styleId="Heading2Char" w:customStyle="1">
    <w:name w:val="Heading 2 Char"/>
    <w:basedOn w:val="DefaultParagraphFont"/>
    <w:link w:val="Heading2"/>
    <w:uiPriority w:val="1"/>
    <w:rsid w:val="009B72D4"/>
    <w:rPr>
      <w:rFonts w:asciiTheme="majorHAnsi" w:hAnsiTheme="majorHAnsi"/>
      <w:sz w:val="36"/>
      <w:szCs w:val="36"/>
    </w:rPr>
  </w:style>
  <w:style w:type="paragraph" w:styleId="Header">
    <w:name w:val="header"/>
    <w:basedOn w:val="Normal"/>
    <w:link w:val="HeaderCha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styleId="HeaderChar" w:customStyle="1">
    <w:name w:val="Header Char"/>
    <w:basedOn w:val="DefaultParagraphFont"/>
    <w:link w:val="Header"/>
    <w:uiPriority w:val="99"/>
    <w:rsid w:val="00E832AC"/>
    <w:rPr>
      <w:rFonts w:asciiTheme="majorHAnsi" w:hAnsiTheme="majorHAnsi"/>
      <w:sz w:val="20"/>
    </w:rPr>
  </w:style>
  <w:style w:type="paragraph" w:styleId="Footer">
    <w:name w:val="footer"/>
    <w:basedOn w:val="Normal"/>
    <w:link w:val="FooterCha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styleId="FooterChar" w:customStyle="1">
    <w:name w:val="Footer Char"/>
    <w:basedOn w:val="DefaultParagraphFont"/>
    <w:link w:val="Footer"/>
    <w:uiPriority w:val="99"/>
    <w:rsid w:val="00E832AC"/>
    <w:rPr>
      <w:rFonts w:asciiTheme="majorHAnsi" w:hAnsiTheme="majorHAnsi"/>
      <w:sz w:val="20"/>
    </w:rPr>
  </w:style>
  <w:style w:type="character" w:styleId="PageNumber">
    <w:name w:val="page number"/>
    <w:basedOn w:val="DefaultParagraphFont"/>
    <w:uiPriority w:val="99"/>
    <w:semiHidden/>
    <w:rsid w:val="009B2968"/>
  </w:style>
  <w:style w:type="character" w:styleId="Heading3Char" w:customStyle="1">
    <w:name w:val="Heading 3 Char"/>
    <w:basedOn w:val="DefaultParagraphFont"/>
    <w:link w:val="Heading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styleId="Heading4Char" w:customStyle="1">
    <w:name w:val="Heading 4 Char"/>
    <w:basedOn w:val="DefaultParagraphFont"/>
    <w:link w:val="Heading4"/>
    <w:uiPriority w:val="3"/>
    <w:rsid w:val="009B72D4"/>
    <w:rPr>
      <w:b/>
      <w:sz w:val="80"/>
    </w:rPr>
  </w:style>
  <w:style w:type="paragraph" w:styleId="Text" w:customStyle="1">
    <w:name w:val="Text"/>
    <w:basedOn w:val="Normal"/>
    <w:uiPriority w:val="5"/>
    <w:qFormat/>
    <w:rsid w:val="009B72D4"/>
    <w:rPr>
      <w:sz w:val="28"/>
      <w:szCs w:val="28"/>
    </w:rPr>
  </w:style>
  <w:style w:type="paragraph" w:styleId="ImageCaption" w:customStyle="1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styleId="Heading5Char" w:customStyle="1">
    <w:name w:val="Heading 5 Char"/>
    <w:basedOn w:val="DefaultParagraphFont"/>
    <w:link w:val="Heading5"/>
    <w:uiPriority w:val="4"/>
    <w:rsid w:val="00E832AC"/>
    <w:rPr>
      <w:b/>
      <w:color w:val="E2B80F" w:themeColor="accent1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A123DD"/>
    <w:rPr>
      <w:color w:val="808080"/>
    </w:rPr>
  </w:style>
  <w:style w:type="character" w:styleId="Hyperlink">
    <w:name w:val="Hyperlink"/>
    <w:basedOn w:val="DefaultParagraphFont"/>
    <w:uiPriority w:val="99"/>
    <w:rsid w:val="006C2070"/>
    <w:rPr>
      <w:color w:val="0000FF" w:themeColor="hyperlink"/>
      <w:u w:val="single"/>
    </w:rPr>
  </w:style>
  <w:style w:type="character" w:styleId="NichtaufgelsteErwhnung1" w:customStyle="1">
    <w:name w:val="Nicht aufgelöste Erwähnung1"/>
    <w:basedOn w:val="DefaultParagraphFont"/>
    <w:uiPriority w:val="99"/>
    <w:semiHidden/>
    <w:unhideWhenUsed/>
    <w:rsid w:val="006C2070"/>
    <w:rPr>
      <w:color w:val="605E5C"/>
      <w:shd w:val="clear" w:color="auto" w:fill="E1DFDD"/>
    </w:rPr>
  </w:style>
  <w:style w:type="paragraph" w:styleId="Default" w:customStyle="1">
    <w:name w:val="Default"/>
    <w:rsid w:val="006C2070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paragraph" w:customStyle="1">
    <w:name w:val="paragraph"/>
    <w:basedOn w:val="Normal"/>
    <w:rsid w:val="006C2070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n-GB"/>
    </w:rPr>
  </w:style>
  <w:style w:type="character" w:styleId="normaltextrun" w:customStyle="1">
    <w:name w:val="normaltextrun"/>
    <w:basedOn w:val="DefaultParagraphFont"/>
    <w:rsid w:val="006C2070"/>
  </w:style>
  <w:style w:type="character" w:styleId="eop" w:customStyle="1">
    <w:name w:val="eop"/>
    <w:basedOn w:val="DefaultParagraphFont"/>
    <w:rsid w:val="006C2070"/>
  </w:style>
  <w:style w:type="character" w:styleId="tabchar" w:customStyle="1">
    <w:name w:val="tabchar"/>
    <w:basedOn w:val="DefaultParagraphFont"/>
    <w:rsid w:val="006C2070"/>
  </w:style>
  <w:style w:type="paragraph" w:styleId="NoSpacing">
    <w:name w:val="No Spacing"/>
    <w:link w:val="NoSpacingChar"/>
    <w:uiPriority w:val="1"/>
    <w:qFormat/>
    <w:rsid w:val="006875A6"/>
    <w:rPr>
      <w:rFonts w:eastAsiaTheme="minorEastAsia"/>
      <w:sz w:val="22"/>
      <w:szCs w:val="22"/>
    </w:rPr>
  </w:style>
  <w:style w:type="character" w:styleId="NoSpacingChar" w:customStyle="1">
    <w:name w:val="No Spacing Char"/>
    <w:basedOn w:val="DefaultParagraphFont"/>
    <w:link w:val="NoSpacing"/>
    <w:uiPriority w:val="1"/>
    <w:rsid w:val="006875A6"/>
    <w:rPr>
      <w:rFonts w:eastAsiaTheme="minorEastAsia"/>
      <w:sz w:val="22"/>
      <w:szCs w:val="22"/>
    </w:rPr>
  </w:style>
  <w:style w:type="paragraph" w:styleId="ListParagraph">
    <w:name w:val="List Paragraph"/>
    <w:aliases w:val="Bulleted List"/>
    <w:basedOn w:val="Normal"/>
    <w:uiPriority w:val="34"/>
    <w:qFormat/>
    <w:rsid w:val="00CE4EE0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713B1E"/>
    <w:pPr>
      <w:spacing w:before="100" w:beforeAutospacing="1" w:after="100" w:afterAutospacing="1"/>
    </w:pPr>
    <w:rPr>
      <w:rFonts w:ascii="Calibri" w:hAnsi="Calibri" w:cs="Calibri"/>
      <w:sz w:val="22"/>
      <w:szCs w:val="22"/>
      <w:lang w:eastAsia="en-CA"/>
    </w:rPr>
  </w:style>
  <w:style w:type="character" w:styleId="Strong">
    <w:name w:val="Strong"/>
    <w:basedOn w:val="DefaultParagraphFont"/>
    <w:uiPriority w:val="22"/>
    <w:qFormat/>
    <w:rsid w:val="00713B1E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5D3669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5D3669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rsid w:val="005D3669"/>
    <w:rPr>
      <w:sz w:val="20"/>
      <w:szCs w:val="20"/>
      <w:lang w:val="ru-RU"/>
    </w:rPr>
  </w:style>
  <w:style w:type="paragraph" w:styleId="TOC2">
    <w:name w:val="toc 2"/>
    <w:basedOn w:val="Normal"/>
    <w:next w:val="Normal"/>
    <w:autoRedefine/>
    <w:uiPriority w:val="39"/>
    <w:rsid w:val="002D4CAE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rsid w:val="002D4CAE"/>
    <w:pPr>
      <w:spacing w:after="100"/>
      <w:ind w:left="480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E65C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1E65C8"/>
    <w:rPr>
      <w:b/>
      <w:bCs/>
      <w:sz w:val="20"/>
      <w:szCs w:val="20"/>
      <w:lang w:val="ru-RU"/>
    </w:rPr>
  </w:style>
  <w:style w:type="paragraph" w:styleId="Revision">
    <w:name w:val="Revision"/>
    <w:hidden/>
    <w:uiPriority w:val="99"/>
    <w:semiHidden/>
    <w:rsid w:val="00292523"/>
  </w:style>
  <w:style w:type="character" w:styleId="UnresolvedMention">
    <w:name w:val="Unresolved Mention"/>
    <w:basedOn w:val="DefaultParagraphFont"/>
    <w:uiPriority w:val="99"/>
    <w:semiHidden/>
    <w:unhideWhenUsed/>
    <w:rsid w:val="00943D4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rsid w:val="00943D42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jpeg" Id="rId13" /><Relationship Type="http://schemas.openxmlformats.org/officeDocument/2006/relationships/hyperlink" Target="https://GlobalSkin.org/GRIDDStudy" TargetMode="External" Id="rId18" /><Relationship Type="http://schemas.openxmlformats.org/officeDocument/2006/relationships/image" Target="media/image11.png" Id="rId26" /><Relationship Type="http://schemas.openxmlformats.org/officeDocument/2006/relationships/footer" Target="footer2.xml" Id="rId39" /><Relationship Type="http://schemas.openxmlformats.org/officeDocument/2006/relationships/customXml" Target="../customXml/item3.xml" Id="rId3" /><Relationship Type="http://schemas.openxmlformats.org/officeDocument/2006/relationships/hyperlink" Target="https://globalskin.org/GRIDDStudy" TargetMode="External" Id="rId21" /><Relationship Type="http://schemas.openxmlformats.org/officeDocument/2006/relationships/image" Target="media/image14.png" Id="rId34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hyperlink" Target="mailto:info@globalskin.org" TargetMode="External" Id="rId17" /><Relationship Type="http://schemas.openxmlformats.org/officeDocument/2006/relationships/image" Target="media/image10.png" Id="rId25" /><Relationship Type="http://schemas.openxmlformats.org/officeDocument/2006/relationships/hyperlink" Target="https://globalskin.org/GRIDDStudy" TargetMode="External" Id="rId33" /><Relationship Type="http://schemas.openxmlformats.org/officeDocument/2006/relationships/footer" Target="footer1.xml" Id="rId38" /><Relationship Type="http://schemas.openxmlformats.org/officeDocument/2006/relationships/customXml" Target="../customXml/item2.xml" Id="rId2" /><Relationship Type="http://schemas.openxmlformats.org/officeDocument/2006/relationships/hyperlink" Target="http://www.globalskin.org/research" TargetMode="External" Id="rId16" /><Relationship Type="http://schemas.openxmlformats.org/officeDocument/2006/relationships/image" Target="media/image7.png" Id="rId20" /><Relationship Type="http://schemas.openxmlformats.org/officeDocument/2006/relationships/image" Target="media/image12.jpeg" Id="rId29" /><Relationship Type="http://schemas.openxmlformats.org/officeDocument/2006/relationships/theme" Target="theme/theme1.xml" Id="rId41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image" Target="media/image9.png" Id="rId24" /><Relationship Type="http://schemas.openxmlformats.org/officeDocument/2006/relationships/image" Target="media/image13.png" Id="rId32" /><Relationship Type="http://schemas.openxmlformats.org/officeDocument/2006/relationships/header" Target="header1.xml" Id="rId37" /><Relationship Type="http://schemas.openxmlformats.org/officeDocument/2006/relationships/fontTable" Target="fontTable.xml" Id="rId40" /><Relationship Type="http://schemas.openxmlformats.org/officeDocument/2006/relationships/numbering" Target="numbering.xml" Id="rId5" /><Relationship Type="http://schemas.openxmlformats.org/officeDocument/2006/relationships/image" Target="media/image5.jpeg" Id="rId15" /><Relationship Type="http://schemas.openxmlformats.org/officeDocument/2006/relationships/image" Target="media/image8.png" Id="rId23" /><Relationship Type="http://schemas.openxmlformats.org/officeDocument/2006/relationships/hyperlink" Target="https://globalskin.org/GRIDDStudy" TargetMode="External" Id="rId28" /><Relationship Type="http://schemas.openxmlformats.org/officeDocument/2006/relationships/image" Target="media/image15.png" Id="rId36" /><Relationship Type="http://schemas.openxmlformats.org/officeDocument/2006/relationships/endnotes" Target="endnotes.xml" Id="rId10" /><Relationship Type="http://schemas.openxmlformats.org/officeDocument/2006/relationships/image" Target="media/image6.png" Id="rId19" /><Relationship Type="http://schemas.openxmlformats.org/officeDocument/2006/relationships/hyperlink" Target="https://globalskin.org/GRIDDStudy" TargetMode="External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jpeg" Id="rId14" /><Relationship Type="http://schemas.openxmlformats.org/officeDocument/2006/relationships/hyperlink" Target="https://globalskin.org/research" TargetMode="External" Id="rId22" /><Relationship Type="http://schemas.openxmlformats.org/officeDocument/2006/relationships/hyperlink" Target="https://globalskin.org/GRIDDStudy" TargetMode="External" Id="rId27" /><Relationship Type="http://schemas.openxmlformats.org/officeDocument/2006/relationships/hyperlink" Target="https://globalskin.org/component/content/article/78-gs-2019-content/588-gridd?Itemid=1710" TargetMode="External" Id="rId30" /><Relationship Type="http://schemas.openxmlformats.org/officeDocument/2006/relationships/hyperlink" Target="https://globalskin.org/GRIDDStudy" TargetMode="External" Id="rId35" 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ennifer.austin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B7ACDF1C997224C90DAE24E5EE25110" ma:contentTypeVersion="16" ma:contentTypeDescription="Create a new document." ma:contentTypeScope="" ma:versionID="a4936a8593272faee987f58ec127058b">
  <xsd:schema xmlns:xsd="http://www.w3.org/2001/XMLSchema" xmlns:xs="http://www.w3.org/2001/XMLSchema" xmlns:p="http://schemas.microsoft.com/office/2006/metadata/properties" xmlns:ns2="c86bdcdb-993f-4875-961d-b5342648966d" xmlns:ns3="465e835a-ee30-4300-bfdd-86f5d4238567" targetNamespace="http://schemas.microsoft.com/office/2006/metadata/properties" ma:root="true" ma:fieldsID="1281c6e045d897b043b7820eae03bf3d" ns2:_="" ns3:_="">
    <xsd:import namespace="c86bdcdb-993f-4875-961d-b5342648966d"/>
    <xsd:import namespace="465e835a-ee30-4300-bfdd-86f5d423856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6bdcdb-993f-4875-961d-b5342648966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f1b8f4f-fc01-40cc-9a42-188363966113}" ma:internalName="TaxCatchAll" ma:showField="CatchAllData" ma:web="c86bdcdb-993f-4875-961d-b534264896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5e835a-ee30-4300-bfdd-86f5d423856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2e29648-40b9-4f9e-a8a1-96e650a7d04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465e835a-ee30-4300-bfdd-86f5d4238567" xsi:nil="true"/>
    <TaxCatchAll xmlns="c86bdcdb-993f-4875-961d-b5342648966d" xsi:nil="true"/>
    <lcf76f155ced4ddcb4097134ff3c332f xmlns="465e835a-ee30-4300-bfdd-86f5d4238567">
      <Terms xmlns="http://schemas.microsoft.com/office/infopath/2007/PartnerControls"/>
    </lcf76f155ced4ddcb4097134ff3c332f>
    <SharedWithUsers xmlns="c86bdcdb-993f-4875-961d-b5342648966d">
      <UserInfo>
        <DisplayName>Visnja Zaborski Breton</DisplayName>
        <AccountId>17</AccountId>
        <AccountType/>
      </UserInfo>
    </SharedWithUsers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341017C-23D9-4C16-8934-0DB4BFF6EA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6bdcdb-993f-4875-961d-b5342648966d"/>
    <ds:schemaRef ds:uri="465e835a-ee30-4300-bfdd-86f5d42385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836E905-FDA1-457E-8DE8-F268EB1DEC1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c86bdcdb-993f-4875-961d-b5342648966d"/>
    <ds:schemaRef ds:uri="http://purl.org/dc/elements/1.1/"/>
    <ds:schemaRef ds:uri="465e835a-ee30-4300-bfdd-86f5d4238567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0</TotalTime>
  <Pages>8</Pages>
  <Words>2292</Words>
  <Characters>13069</Characters>
  <Application>Microsoft Office Word</Application>
  <DocSecurity>0</DocSecurity>
  <Lines>108</Lines>
  <Paragraphs>30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15331</CharactersWithSpaces>
  <SharedDoc>false</SharedDoc>
  <HLinks>
    <vt:vector size="66" baseType="variant">
      <vt:variant>
        <vt:i4>262224</vt:i4>
      </vt:variant>
      <vt:variant>
        <vt:i4>30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262224</vt:i4>
      </vt:variant>
      <vt:variant>
        <vt:i4>27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262224</vt:i4>
      </vt:variant>
      <vt:variant>
        <vt:i4>24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6094877</vt:i4>
      </vt:variant>
      <vt:variant>
        <vt:i4>21</vt:i4>
      </vt:variant>
      <vt:variant>
        <vt:i4>0</vt:i4>
      </vt:variant>
      <vt:variant>
        <vt:i4>5</vt:i4>
      </vt:variant>
      <vt:variant>
        <vt:lpwstr>https://globalskin.org/component/content/article/78-gs-2019-content/588-gridd?Itemid=1710</vt:lpwstr>
      </vt:variant>
      <vt:variant>
        <vt:lpwstr/>
      </vt:variant>
      <vt:variant>
        <vt:i4>262224</vt:i4>
      </vt:variant>
      <vt:variant>
        <vt:i4>18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262224</vt:i4>
      </vt:variant>
      <vt:variant>
        <vt:i4>15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8192050</vt:i4>
      </vt:variant>
      <vt:variant>
        <vt:i4>12</vt:i4>
      </vt:variant>
      <vt:variant>
        <vt:i4>0</vt:i4>
      </vt:variant>
      <vt:variant>
        <vt:i4>5</vt:i4>
      </vt:variant>
      <vt:variant>
        <vt:lpwstr>https://globalskin.org/research</vt:lpwstr>
      </vt:variant>
      <vt:variant>
        <vt:lpwstr/>
      </vt:variant>
      <vt:variant>
        <vt:i4>262224</vt:i4>
      </vt:variant>
      <vt:variant>
        <vt:i4>9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262224</vt:i4>
      </vt:variant>
      <vt:variant>
        <vt:i4>6</vt:i4>
      </vt:variant>
      <vt:variant>
        <vt:i4>0</vt:i4>
      </vt:variant>
      <vt:variant>
        <vt:i4>5</vt:i4>
      </vt:variant>
      <vt:variant>
        <vt:lpwstr>https://globalskin.org/GRIDDStudy</vt:lpwstr>
      </vt:variant>
      <vt:variant>
        <vt:lpwstr/>
      </vt:variant>
      <vt:variant>
        <vt:i4>4325476</vt:i4>
      </vt:variant>
      <vt:variant>
        <vt:i4>3</vt:i4>
      </vt:variant>
      <vt:variant>
        <vt:i4>0</vt:i4>
      </vt:variant>
      <vt:variant>
        <vt:i4>5</vt:i4>
      </vt:variant>
      <vt:variant>
        <vt:lpwstr>mailto:info@globalskin.org</vt:lpwstr>
      </vt:variant>
      <vt:variant>
        <vt:lpwstr/>
      </vt:variant>
      <vt:variant>
        <vt:i4>3211324</vt:i4>
      </vt:variant>
      <vt:variant>
        <vt:i4>0</vt:i4>
      </vt:variant>
      <vt:variant>
        <vt:i4>0</vt:i4>
      </vt:variant>
      <vt:variant>
        <vt:i4>5</vt:i4>
      </vt:variant>
      <vt:variant>
        <vt:lpwstr>http://www.globalskin.org/research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2023-05-19T05:51:00Z</dcterms:created>
  <dcterms:modified xsi:type="dcterms:W3CDTF">2023-06-02T15:04:00Z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0x0101001B7ACDF1C997224C90DAE24E5EE25110</vt:lpwstr>
  </property>
  <property fmtid="{D5CDD505-2E9C-101B-9397-08002B2CF9AE}" pid="3" name="MediaServiceImageTags">
    <vt:lpwstr/>
  </property>
</Properties>
</file>